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D2B31F" w14:textId="77777777"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0F2364" w:rsidRPr="00B10627">
        <w:rPr>
          <w:b/>
          <w:sz w:val="22"/>
          <w:szCs w:val="22"/>
        </w:rPr>
        <w:fldChar w:fldCharType="begin"/>
      </w:r>
      <w:r w:rsidR="000F2364" w:rsidRPr="00B10627">
        <w:rPr>
          <w:b/>
          <w:sz w:val="22"/>
          <w:szCs w:val="22"/>
        </w:rPr>
        <w:instrText>DOCVARIABLE "SP_FUNC:</w:instrText>
      </w:r>
      <w:r w:rsidR="000F2364" w:rsidRPr="00B10627">
        <w:instrText xml:space="preserve"> </w:instrText>
      </w:r>
      <w:r w:rsidR="000F2364" w:rsidRPr="00A71E6E">
        <w:rPr>
          <w:b/>
          <w:sz w:val="22"/>
          <w:szCs w:val="22"/>
        </w:rPr>
        <w:instrText>GetFixingSign</w:instrText>
      </w:r>
      <w:r w:rsidR="000F2364" w:rsidRPr="00B10627">
        <w:rPr>
          <w:b/>
          <w:sz w:val="22"/>
          <w:szCs w:val="22"/>
        </w:rPr>
        <w:instrText>(CONTEXT)" \* MERGEFORMAT</w:instrText>
      </w:r>
      <w:r w:rsidR="000F2364" w:rsidRPr="00B10627">
        <w:rPr>
          <w:b/>
          <w:sz w:val="22"/>
          <w:szCs w:val="22"/>
        </w:rPr>
        <w:fldChar w:fldCharType="separate"/>
      </w:r>
      <w:r w:rsidR="00E95657">
        <w:rPr>
          <w:b/>
          <w:sz w:val="22"/>
          <w:szCs w:val="22"/>
        </w:rPr>
        <w:t xml:space="preserve"> </w:t>
      </w:r>
      <w:r w:rsidR="000F2364" w:rsidRPr="00B10627">
        <w:rPr>
          <w:b/>
          <w:sz w:val="22"/>
          <w:szCs w:val="22"/>
        </w:rPr>
        <w:fldChar w:fldCharType="end"/>
      </w:r>
    </w:p>
    <w:p w14:paraId="4ED2B320" w14:textId="77777777"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14:paraId="4ED2B321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14:paraId="4ED2B322" w14:textId="3D04C03D"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14:paraId="4ED2B323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14:paraId="4ED2B326" w14:textId="77777777" w:rsidTr="001D2CAD">
        <w:tc>
          <w:tcPr>
            <w:tcW w:w="4998" w:type="dxa"/>
            <w:shd w:val="clear" w:color="auto" w:fill="auto"/>
          </w:tcPr>
          <w:p w14:paraId="4ED2B324" w14:textId="77777777"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4ED2B325" w14:textId="5CBADFE4"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4ED2B327" w14:textId="77777777"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4ED2B328" w14:textId="1FA55343" w:rsidR="00673A65" w:rsidRPr="00E95657" w:rsidRDefault="00673A65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E95657">
        <w:rPr>
          <w:b/>
          <w:bCs/>
          <w:color w:val="000000"/>
          <w:sz w:val="23"/>
          <w:szCs w:val="23"/>
        </w:rPr>
        <w:t xml:space="preserve">Орган местного самоуправления «Комитет по управлению имуществом Златоустовского городского округа» от имени Муниципального образования Златоустовский городской округ, </w:t>
      </w:r>
      <w:r w:rsidR="00E95657" w:rsidRPr="00E95657">
        <w:rPr>
          <w:sz w:val="23"/>
          <w:szCs w:val="23"/>
        </w:rPr>
        <w:t xml:space="preserve">в лице </w:t>
      </w:r>
      <w:r w:rsidR="00E95657" w:rsidRPr="009A711F">
        <w:rPr>
          <w:color w:val="000000"/>
          <w:sz w:val="23"/>
          <w:szCs w:val="23"/>
        </w:rPr>
        <w:t>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№9 от 09.01.2020г</w:t>
      </w:r>
      <w:r w:rsidR="005E3B29" w:rsidRPr="009A711F">
        <w:rPr>
          <w:color w:val="000000"/>
          <w:sz w:val="23"/>
          <w:szCs w:val="23"/>
        </w:rPr>
        <w:t xml:space="preserve">, </w:t>
      </w:r>
      <w:r w:rsidRPr="009A711F">
        <w:rPr>
          <w:color w:val="000000"/>
          <w:sz w:val="23"/>
          <w:szCs w:val="23"/>
        </w:rPr>
        <w:t xml:space="preserve">именуемый </w:t>
      </w:r>
      <w:r w:rsidRPr="009A711F">
        <w:rPr>
          <w:b/>
          <w:bCs/>
          <w:color w:val="000000"/>
          <w:sz w:val="23"/>
          <w:szCs w:val="23"/>
        </w:rPr>
        <w:t xml:space="preserve">"Арендодатель", </w:t>
      </w:r>
      <w:r w:rsidRPr="009A711F">
        <w:rPr>
          <w:color w:val="000000"/>
          <w:sz w:val="23"/>
          <w:szCs w:val="23"/>
        </w:rPr>
        <w:t>с одной стороны</w:t>
      </w:r>
      <w:r w:rsidRPr="00E95657">
        <w:rPr>
          <w:color w:val="000000"/>
          <w:sz w:val="23"/>
          <w:szCs w:val="23"/>
        </w:rPr>
        <w:t xml:space="preserve">, и </w:t>
      </w:r>
      <w:r w:rsidR="002A32B5" w:rsidRPr="00E95657">
        <w:rPr>
          <w:b/>
          <w:sz w:val="23"/>
          <w:szCs w:val="23"/>
        </w:rPr>
        <w:fldChar w:fldCharType="begin"/>
      </w:r>
      <w:r w:rsidR="002A32B5" w:rsidRPr="00E95657">
        <w:rPr>
          <w:b/>
          <w:sz w:val="23"/>
          <w:szCs w:val="23"/>
        </w:rPr>
        <w:instrText>DOCVARIABLE "SP_FUNC:</w:instrText>
      </w:r>
      <w:r w:rsidR="002A32B5" w:rsidRPr="00E95657">
        <w:rPr>
          <w:sz w:val="23"/>
          <w:szCs w:val="23"/>
        </w:rPr>
        <w:instrText xml:space="preserve"> </w:instrText>
      </w:r>
      <w:r w:rsidR="002A32B5" w:rsidRPr="00E95657">
        <w:rPr>
          <w:b/>
          <w:sz w:val="23"/>
          <w:szCs w:val="23"/>
        </w:rPr>
        <w:instrText xml:space="preserve">GetInfo_Ar (CONTEXT)" \* MERGEFORMAT </w:instrText>
      </w:r>
      <w:r w:rsidR="002A32B5" w:rsidRPr="00E95657">
        <w:rPr>
          <w:b/>
          <w:sz w:val="23"/>
          <w:szCs w:val="23"/>
        </w:rPr>
        <w:fldChar w:fldCharType="separate"/>
      </w:r>
      <w:r w:rsidR="00084910">
        <w:rPr>
          <w:b/>
          <w:sz w:val="23"/>
          <w:szCs w:val="23"/>
        </w:rPr>
        <w:t>_____________________________</w:t>
      </w:r>
      <w:r w:rsidR="00E95657" w:rsidRPr="00E95657">
        <w:rPr>
          <w:b/>
          <w:sz w:val="23"/>
          <w:szCs w:val="23"/>
        </w:rPr>
        <w:t xml:space="preserve"> года рождения, место рождения </w:t>
      </w:r>
      <w:r w:rsidR="00084910">
        <w:rPr>
          <w:b/>
          <w:sz w:val="23"/>
          <w:szCs w:val="23"/>
        </w:rPr>
        <w:t>________________________</w:t>
      </w:r>
      <w:r w:rsidR="00E95657" w:rsidRPr="00E95657">
        <w:rPr>
          <w:b/>
          <w:sz w:val="23"/>
          <w:szCs w:val="23"/>
        </w:rPr>
        <w:t xml:space="preserve">, пол </w:t>
      </w:r>
      <w:r w:rsidR="00084910">
        <w:rPr>
          <w:b/>
          <w:sz w:val="23"/>
          <w:szCs w:val="23"/>
        </w:rPr>
        <w:t>______________</w:t>
      </w:r>
      <w:r w:rsidR="00E95657" w:rsidRPr="00E95657">
        <w:rPr>
          <w:b/>
          <w:sz w:val="23"/>
          <w:szCs w:val="23"/>
        </w:rPr>
        <w:t>, гражданин России, зарегистрированный по месту</w:t>
      </w:r>
      <w:proofErr w:type="gramEnd"/>
      <w:r w:rsidR="00E95657" w:rsidRPr="00E95657">
        <w:rPr>
          <w:b/>
          <w:sz w:val="23"/>
          <w:szCs w:val="23"/>
        </w:rPr>
        <w:t xml:space="preserve"> </w:t>
      </w:r>
      <w:proofErr w:type="gramStart"/>
      <w:r w:rsidR="00E95657" w:rsidRPr="00E95657">
        <w:rPr>
          <w:b/>
          <w:sz w:val="23"/>
          <w:szCs w:val="23"/>
        </w:rPr>
        <w:t xml:space="preserve">жительства по адресу: </w:t>
      </w:r>
      <w:r w:rsidR="00084910">
        <w:rPr>
          <w:b/>
          <w:sz w:val="23"/>
          <w:szCs w:val="23"/>
        </w:rPr>
        <w:t>______________________________________________________</w:t>
      </w:r>
      <w:r w:rsidR="00E95657" w:rsidRPr="00E95657">
        <w:rPr>
          <w:b/>
          <w:sz w:val="23"/>
          <w:szCs w:val="23"/>
        </w:rPr>
        <w:t xml:space="preserve">, паспорт: </w:t>
      </w:r>
      <w:r w:rsidR="00084910">
        <w:rPr>
          <w:b/>
          <w:sz w:val="23"/>
          <w:szCs w:val="23"/>
        </w:rPr>
        <w:t>____________________</w:t>
      </w:r>
      <w:r w:rsidR="00E95657" w:rsidRPr="00E95657">
        <w:rPr>
          <w:b/>
          <w:sz w:val="23"/>
          <w:szCs w:val="23"/>
        </w:rPr>
        <w:t xml:space="preserve"> выдан: </w:t>
      </w:r>
      <w:r w:rsidR="00084910">
        <w:rPr>
          <w:b/>
          <w:sz w:val="23"/>
          <w:szCs w:val="23"/>
        </w:rPr>
        <w:t>__________________________________________________________</w:t>
      </w:r>
      <w:r w:rsidR="00E95657" w:rsidRPr="00E95657">
        <w:rPr>
          <w:b/>
          <w:sz w:val="23"/>
          <w:szCs w:val="23"/>
        </w:rPr>
        <w:t xml:space="preserve">, именуемый в дальнейшем «Арендатор», </w:t>
      </w:r>
      <w:r w:rsidR="002A32B5" w:rsidRPr="00E95657">
        <w:rPr>
          <w:b/>
          <w:sz w:val="23"/>
          <w:szCs w:val="23"/>
        </w:rPr>
        <w:fldChar w:fldCharType="end"/>
      </w:r>
      <w:r w:rsidRPr="00E95657">
        <w:rPr>
          <w:b/>
          <w:bCs/>
          <w:color w:val="000000"/>
          <w:sz w:val="23"/>
          <w:szCs w:val="23"/>
        </w:rPr>
        <w:t xml:space="preserve"> </w:t>
      </w:r>
      <w:r w:rsidRPr="00E95657">
        <w:rPr>
          <w:color w:val="000000"/>
          <w:sz w:val="23"/>
          <w:szCs w:val="23"/>
        </w:rPr>
        <w:t xml:space="preserve">с другой стороны (далее «Сторона»), заключили настоящий </w:t>
      </w:r>
      <w:r w:rsidRPr="00E95657">
        <w:rPr>
          <w:b/>
          <w:i/>
          <w:iCs/>
          <w:color w:val="000000"/>
          <w:sz w:val="23"/>
          <w:szCs w:val="23"/>
        </w:rPr>
        <w:t xml:space="preserve">договор </w:t>
      </w:r>
      <w:r w:rsidRPr="00E95657">
        <w:rPr>
          <w:b/>
          <w:bCs/>
          <w:i/>
          <w:iCs/>
          <w:color w:val="000000"/>
          <w:sz w:val="23"/>
          <w:szCs w:val="23"/>
        </w:rPr>
        <w:t xml:space="preserve">о </w:t>
      </w:r>
      <w:r w:rsidRPr="00E95657">
        <w:rPr>
          <w:b/>
          <w:i/>
          <w:iCs/>
          <w:color w:val="000000"/>
          <w:sz w:val="23"/>
          <w:szCs w:val="23"/>
        </w:rPr>
        <w:t>нижеследующем</w:t>
      </w:r>
      <w:r w:rsidRPr="00E95657">
        <w:rPr>
          <w:i/>
          <w:iCs/>
          <w:color w:val="000000"/>
          <w:sz w:val="23"/>
          <w:szCs w:val="23"/>
        </w:rPr>
        <w:t>:</w:t>
      </w:r>
      <w:proofErr w:type="gramEnd"/>
    </w:p>
    <w:p w14:paraId="4ED2B329" w14:textId="77777777" w:rsidR="00AC7F53" w:rsidRPr="00E95657" w:rsidRDefault="00673A65" w:rsidP="00BE38C8">
      <w:pPr>
        <w:pStyle w:val="1"/>
        <w:rPr>
          <w:sz w:val="23"/>
          <w:szCs w:val="23"/>
        </w:rPr>
      </w:pPr>
      <w:r w:rsidRPr="00E95657">
        <w:rPr>
          <w:sz w:val="23"/>
          <w:szCs w:val="23"/>
        </w:rPr>
        <w:t>ОБЩИЕ ПОЛОЖЕНИЯ</w:t>
      </w:r>
    </w:p>
    <w:p w14:paraId="4ED2B32A" w14:textId="6DB4E241" w:rsidR="00673A65" w:rsidRPr="00E95657" w:rsidRDefault="00673A65" w:rsidP="00830FCE">
      <w:pPr>
        <w:pStyle w:val="2"/>
      </w:pPr>
      <w:r w:rsidRPr="00E95657">
        <w:t xml:space="preserve">Арендодатель обязуется предоставить, а Арендатор обязуется принять в аренду </w:t>
      </w:r>
      <w:r w:rsidR="00D27A97">
        <w:fldChar w:fldCharType="begin"/>
      </w:r>
      <w:r w:rsidR="00D27A97">
        <w:instrText xml:space="preserve">DOCVARIABLE "SP_FUNC:GetVivodOjectov(CONTEXT)"  \* MERGEFORMAT </w:instrText>
      </w:r>
      <w:r w:rsidR="00D27A97">
        <w:fldChar w:fldCharType="separate"/>
      </w:r>
      <w:r w:rsidR="00E95657" w:rsidRPr="00E95657">
        <w:t xml:space="preserve"> земельный участок (далее - Объект) из земель населённых пунктов с кадастровым номером</w:t>
      </w:r>
      <w:r w:rsidR="00084910">
        <w:t>_____________________    площадью _______</w:t>
      </w:r>
      <w:r w:rsidR="00E95657" w:rsidRPr="00E95657">
        <w:t xml:space="preserve"> кв. м., расположенный по адресному ориентиру:</w:t>
      </w:r>
      <w:r w:rsidR="00084910">
        <w:t>_________________________________________</w:t>
      </w:r>
      <w:r w:rsidR="00E95657" w:rsidRPr="00E95657">
        <w:t xml:space="preserve">. Разрешенный вид использования (целевое назначение) земельного участка: </w:t>
      </w:r>
      <w:r w:rsidR="00084910">
        <w:t>______________________________________________</w:t>
      </w:r>
      <w:proofErr w:type="gramStart"/>
      <w:r w:rsidR="00E95657" w:rsidRPr="00E95657">
        <w:t xml:space="preserve">  .</w:t>
      </w:r>
      <w:proofErr w:type="gramEnd"/>
      <w:r w:rsidR="00D27A97">
        <w:fldChar w:fldCharType="end"/>
      </w:r>
    </w:p>
    <w:p w14:paraId="4ED2B32B" w14:textId="0158D06B" w:rsidR="00673A65" w:rsidRPr="004F521B" w:rsidRDefault="00673A65" w:rsidP="00830FCE">
      <w:pPr>
        <w:pStyle w:val="2"/>
      </w:pPr>
      <w:r w:rsidRPr="004F521B">
        <w:t xml:space="preserve">Земельный участок предоставляется на основании </w:t>
      </w:r>
      <w:r w:rsidR="00D27A97">
        <w:fldChar w:fldCharType="begin"/>
      </w:r>
      <w:r w:rsidR="00D27A97">
        <w:instrText xml:space="preserve">DOCVARIABLE "SP_FUNC: GetObjectRegin (CONTEXT)" \* MERGEFORMAT </w:instrText>
      </w:r>
      <w:r w:rsidR="00D27A97">
        <w:fldChar w:fldCharType="separate"/>
      </w:r>
      <w:r w:rsidR="00E95657">
        <w:t>Протокола аукциона на право заключения договора аренды земельного участка в размере ежегодной арендной платы от</w:t>
      </w:r>
      <w:r w:rsidR="00084910">
        <w:t xml:space="preserve"> ______________</w:t>
      </w:r>
      <w:r w:rsidR="00E95657">
        <w:t>г.  и Распоряжения ОМС  «Комитета по управлению имуществом Златоустовского городского округа» от</w:t>
      </w:r>
      <w:r w:rsidR="00084910">
        <w:t xml:space="preserve"> _________________г. № ______________</w:t>
      </w:r>
      <w:r w:rsidR="00E95657">
        <w:t xml:space="preserve"> «О проведен</w:t>
      </w:r>
      <w:proofErr w:type="gramStart"/>
      <w:r w:rsidR="00E95657">
        <w:t>ии ау</w:t>
      </w:r>
      <w:proofErr w:type="gramEnd"/>
      <w:r w:rsidR="00E95657">
        <w:t>кциона на право заключения договора аренды земельного участка»</w:t>
      </w:r>
      <w:r w:rsidR="00D27A97">
        <w:fldChar w:fldCharType="end"/>
      </w:r>
      <w:r w:rsidRPr="004F521B">
        <w:t>.</w:t>
      </w:r>
    </w:p>
    <w:p w14:paraId="4ED2B32C" w14:textId="77777777" w:rsidR="00673A65" w:rsidRPr="004F521B" w:rsidRDefault="00673A65" w:rsidP="00830FCE">
      <w:pPr>
        <w:pStyle w:val="2"/>
      </w:pPr>
      <w:r w:rsidRPr="004F521B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4ED2B32D" w14:textId="77777777" w:rsidR="00782D4F" w:rsidRPr="004F521B" w:rsidRDefault="00673A65" w:rsidP="00830FCE">
      <w:pPr>
        <w:pStyle w:val="2"/>
      </w:pPr>
      <w:r w:rsidRPr="004F521B">
        <w:t>Настоящий договор действует сроком</w:t>
      </w:r>
      <w:r w:rsidR="002A32B5" w:rsidRPr="004F521B">
        <w:t xml:space="preserve"> </w:t>
      </w:r>
      <w:r w:rsidR="002A32B5" w:rsidRPr="004F521B">
        <w:fldChar w:fldCharType="begin"/>
      </w:r>
      <w:r w:rsidR="002A32B5" w:rsidRPr="004F521B">
        <w:instrText xml:space="preserve">DOCVARIABLE "SP_FUNC: </w:instrText>
      </w:r>
      <w:r w:rsidR="00226A2C" w:rsidRPr="00226A2C">
        <w:instrText>GetEndDateMovesetDoc</w:instrText>
      </w:r>
      <w:r w:rsidR="002A32B5" w:rsidRPr="004F521B">
        <w:instrText xml:space="preserve"> (CONTEXT)" \* MERGEFORMAT </w:instrText>
      </w:r>
      <w:r w:rsidR="002A32B5" w:rsidRPr="004F521B">
        <w:fldChar w:fldCharType="separate"/>
      </w:r>
      <w:r w:rsidR="00E95657">
        <w:t>20 лет</w:t>
      </w:r>
      <w:r w:rsidR="002A32B5" w:rsidRPr="004F521B">
        <w:fldChar w:fldCharType="end"/>
      </w:r>
      <w:r w:rsidR="00E52809" w:rsidRPr="004F521B">
        <w:t>.</w:t>
      </w:r>
    </w:p>
    <w:p w14:paraId="4ED2B32E" w14:textId="77777777" w:rsidR="00673A65" w:rsidRPr="00084910" w:rsidRDefault="00DE27E0" w:rsidP="00830FCE">
      <w:pPr>
        <w:pStyle w:val="2"/>
        <w:rPr>
          <w:b/>
        </w:rPr>
      </w:pPr>
      <w:r w:rsidRPr="00084910">
        <w:rPr>
          <w:b/>
        </w:rPr>
        <w:t>Договор не может быть возобновлен на неопределенный срок.</w:t>
      </w:r>
    </w:p>
    <w:p w14:paraId="4ED2B32F" w14:textId="77777777" w:rsidR="00E52809" w:rsidRPr="004F521B" w:rsidRDefault="00E52809" w:rsidP="00BE38C8">
      <w:pPr>
        <w:pStyle w:val="1"/>
      </w:pPr>
      <w:r w:rsidRPr="004F521B">
        <w:t>ПЛАТЕЖИ И РАСЧЕТЫ ПО ДОГОВОРУ</w:t>
      </w:r>
    </w:p>
    <w:p w14:paraId="4ED2B330" w14:textId="264FCA39" w:rsidR="00782D4F" w:rsidRPr="004F521B" w:rsidRDefault="00782D4F" w:rsidP="00830FCE">
      <w:pPr>
        <w:pStyle w:val="2"/>
      </w:pPr>
      <w:bookmarkStart w:id="0" w:name="OLE_LINK1"/>
      <w:bookmarkStart w:id="1" w:name="OLE_LINK2"/>
      <w:r w:rsidRPr="004F521B">
        <w:t xml:space="preserve">Размер ежегодной арендной платы за Объект определен по результатам аукциона и составляет </w:t>
      </w:r>
      <w:r w:rsidR="00084910">
        <w:t>_____________</w:t>
      </w:r>
      <w:r w:rsidR="00E95657" w:rsidRPr="00E95657">
        <w:rPr>
          <w:b/>
        </w:rPr>
        <w:t xml:space="preserve"> (</w:t>
      </w:r>
      <w:r w:rsidR="00084910">
        <w:rPr>
          <w:b/>
        </w:rPr>
        <w:t>_____________________________</w:t>
      </w:r>
      <w:r w:rsidR="00E95657" w:rsidRPr="00E95657">
        <w:rPr>
          <w:b/>
        </w:rPr>
        <w:t>)</w:t>
      </w:r>
      <w:r w:rsidRPr="004F521B">
        <w:t xml:space="preserve"> </w:t>
      </w:r>
      <w:r w:rsidRPr="004F521B">
        <w:rPr>
          <w:b/>
        </w:rPr>
        <w:t>рублей</w:t>
      </w:r>
      <w:r w:rsidRPr="004F521B">
        <w:t>.</w:t>
      </w:r>
    </w:p>
    <w:p w14:paraId="4ED2B331" w14:textId="77777777" w:rsidR="00782D4F" w:rsidRPr="004F521B" w:rsidRDefault="00782D4F" w:rsidP="00830FCE">
      <w:pPr>
        <w:pStyle w:val="2"/>
      </w:pPr>
      <w:r w:rsidRPr="004F521B">
        <w:t>Сумма внесенного задатка засчитывается в счет арендной платы.</w:t>
      </w:r>
    </w:p>
    <w:p w14:paraId="4ED2B332" w14:textId="77777777" w:rsidR="00782D4F" w:rsidRPr="004F521B" w:rsidRDefault="00782D4F" w:rsidP="00830FCE">
      <w:pPr>
        <w:pStyle w:val="2"/>
      </w:pPr>
      <w:r w:rsidRPr="004F521B">
        <w:t>В течение 10 дней после подписания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14:paraId="4ED2B333" w14:textId="77777777" w:rsidR="00782D4F" w:rsidRPr="004F521B" w:rsidRDefault="00782D4F" w:rsidP="00830FCE">
      <w:pPr>
        <w:pStyle w:val="2"/>
      </w:pPr>
      <w:r w:rsidRPr="004F521B">
        <w:t>В случае неверного заполнения платежных документов платеж считается не уплаченным.</w:t>
      </w:r>
    </w:p>
    <w:p w14:paraId="4ED2B334" w14:textId="77777777" w:rsidR="00782D4F" w:rsidRPr="004F521B" w:rsidRDefault="00782D4F" w:rsidP="00830FCE">
      <w:pPr>
        <w:pStyle w:val="2"/>
      </w:pPr>
      <w:r w:rsidRPr="004F521B"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4ED2B335" w14:textId="77777777" w:rsidR="00782D4F" w:rsidRPr="004F521B" w:rsidRDefault="00782D4F" w:rsidP="00830FCE">
      <w:pPr>
        <w:pStyle w:val="2"/>
      </w:pPr>
      <w:r w:rsidRPr="004F521B"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4ED2B336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арендной плате по настоящему Договору;</w:t>
      </w:r>
    </w:p>
    <w:p w14:paraId="4ED2B337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пени (штрафу) по настоящему договору;</w:t>
      </w:r>
    </w:p>
    <w:p w14:paraId="4ED2B338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текущих платежей.</w:t>
      </w:r>
    </w:p>
    <w:p w14:paraId="4ED2B339" w14:textId="77777777" w:rsidR="00782D4F" w:rsidRDefault="00782D4F" w:rsidP="00830FCE">
      <w:pPr>
        <w:pStyle w:val="2"/>
      </w:pPr>
      <w:r w:rsidRPr="004F521B"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14:paraId="2DF06244" w14:textId="414B5CAC" w:rsidR="00193CC7" w:rsidRPr="004F521B" w:rsidRDefault="00193CC7" w:rsidP="00830FCE">
      <w:pPr>
        <w:pStyle w:val="2"/>
      </w:pPr>
      <w:r>
        <w:lastRenderedPageBreak/>
        <w:t xml:space="preserve"> В </w:t>
      </w:r>
      <w:r w:rsidRPr="00FA7056">
        <w:t>случае</w:t>
      </w:r>
      <w:r>
        <w:t xml:space="preserve"> </w:t>
      </w:r>
      <w:r w:rsidRPr="00FA7056">
        <w:t xml:space="preserve">досрочного прекращения действия Договора аренды арендатор обязан </w:t>
      </w:r>
      <w:r>
        <w:t xml:space="preserve">в срок до подписания Акта </w:t>
      </w:r>
      <w:r w:rsidRPr="004F521B">
        <w:t>сдачи-приемки</w:t>
      </w:r>
      <w:r>
        <w:t xml:space="preserve">, </w:t>
      </w:r>
      <w:r w:rsidRPr="00FA7056">
        <w:t xml:space="preserve">внести арендную плату в полном объеме, в размере, установленном договором за текущий год, </w:t>
      </w:r>
      <w:r>
        <w:t xml:space="preserve"> за исключением случая предусмотренного пунктом </w:t>
      </w:r>
      <w:r w:rsidRPr="009A711F">
        <w:t>4.2.1</w:t>
      </w:r>
      <w:r w:rsidR="00084910" w:rsidRPr="009A711F">
        <w:t>6</w:t>
      </w:r>
      <w:r w:rsidRPr="009A711F">
        <w:t xml:space="preserve"> Договора</w:t>
      </w:r>
      <w:r w:rsidR="00BC3F5E">
        <w:t xml:space="preserve"> </w:t>
      </w:r>
      <w:r>
        <w:t>(за исключением случая перехода права на объект капитального строительства).</w:t>
      </w:r>
    </w:p>
    <w:p w14:paraId="16195D1F" w14:textId="77777777" w:rsidR="00193CC7" w:rsidRPr="004F521B" w:rsidRDefault="00193CC7" w:rsidP="00830FCE">
      <w:pPr>
        <w:pStyle w:val="2"/>
        <w:numPr>
          <w:ilvl w:val="0"/>
          <w:numId w:val="0"/>
        </w:numPr>
        <w:ind w:left="357"/>
      </w:pPr>
    </w:p>
    <w:bookmarkEnd w:id="0"/>
    <w:bookmarkEnd w:id="1"/>
    <w:p w14:paraId="6E026423" w14:textId="7FE55B7C" w:rsidR="00830FCE" w:rsidRDefault="00830FCE" w:rsidP="00830FCE">
      <w:pPr>
        <w:pStyle w:val="1"/>
      </w:pPr>
      <w:r>
        <w:t>ПРАВА СТОРОН</w:t>
      </w:r>
    </w:p>
    <w:p w14:paraId="4C31250D" w14:textId="486A0E96" w:rsidR="00A407D6" w:rsidRPr="00084910" w:rsidRDefault="00A407D6" w:rsidP="00830FCE">
      <w:pPr>
        <w:pStyle w:val="2"/>
        <w:rPr>
          <w:b/>
        </w:rPr>
      </w:pPr>
      <w:r w:rsidRPr="00084910">
        <w:rPr>
          <w:b/>
        </w:rPr>
        <w:t>Арендодатель имеет право:</w:t>
      </w:r>
    </w:p>
    <w:p w14:paraId="200A7B9D" w14:textId="77777777" w:rsidR="00830FCE" w:rsidRDefault="00A407D6" w:rsidP="00830FCE">
      <w:pPr>
        <w:pStyle w:val="2"/>
      </w:pPr>
      <w:r w:rsidRPr="0045600C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09E220F0" w14:textId="77777777" w:rsidR="00830FCE" w:rsidRPr="009A711F" w:rsidRDefault="00A407D6" w:rsidP="00830FCE">
      <w:pPr>
        <w:pStyle w:val="2"/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(обследование) Объекта в </w:t>
      </w:r>
      <w:r w:rsidRPr="009A711F">
        <w:t>любое удобное для него время в течение установленного рабочего дня без предварительного уведомления Арендатора.</w:t>
      </w:r>
    </w:p>
    <w:p w14:paraId="6992CC8E" w14:textId="43164737" w:rsidR="00A407D6" w:rsidRPr="009A711F" w:rsidRDefault="00A407D6" w:rsidP="00830FCE">
      <w:pPr>
        <w:pStyle w:val="2"/>
      </w:pPr>
      <w:r w:rsidRPr="009A711F">
        <w:t>Отказаться в одностороннем порядке от исполнения настоящего Договора по основаниям, установленным Договором в п. 7.2., п. 7.3.</w:t>
      </w:r>
    </w:p>
    <w:p w14:paraId="3FBE5D92" w14:textId="3C441AC8" w:rsidR="00A407D6" w:rsidRPr="009A711F" w:rsidRDefault="00A407D6" w:rsidP="00A407D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  <w:r w:rsidRPr="009A711F">
        <w:rPr>
          <w:bCs/>
          <w:color w:val="000000"/>
          <w:sz w:val="24"/>
          <w:szCs w:val="24"/>
        </w:rPr>
        <w:t>3.2.</w:t>
      </w:r>
      <w:r w:rsidRPr="009A711F">
        <w:rPr>
          <w:b/>
          <w:bCs/>
          <w:color w:val="000000"/>
          <w:sz w:val="24"/>
          <w:szCs w:val="24"/>
        </w:rPr>
        <w:t>Арендатор имеет право:</w:t>
      </w:r>
    </w:p>
    <w:p w14:paraId="051878CB" w14:textId="77777777" w:rsidR="00A407D6" w:rsidRPr="0045600C" w:rsidRDefault="00A407D6" w:rsidP="00A407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9A711F">
        <w:rPr>
          <w:color w:val="000000"/>
          <w:sz w:val="24"/>
          <w:szCs w:val="24"/>
        </w:rPr>
        <w:t>3.2.1.</w:t>
      </w:r>
      <w:r w:rsidRPr="009A711F">
        <w:rPr>
          <w:color w:val="000000"/>
          <w:sz w:val="24"/>
          <w:szCs w:val="24"/>
        </w:rPr>
        <w:tab/>
        <w:t>Использовать Объект на условиях, установленных Договором</w:t>
      </w:r>
      <w:r w:rsidRPr="00FA7056">
        <w:rPr>
          <w:color w:val="31849B"/>
          <w:sz w:val="24"/>
          <w:szCs w:val="24"/>
        </w:rPr>
        <w:t>.</w:t>
      </w:r>
    </w:p>
    <w:p w14:paraId="4DB9422C" w14:textId="3D26A84D" w:rsidR="005033BD" w:rsidRDefault="00A407D6" w:rsidP="00830FCE">
      <w:pPr>
        <w:pStyle w:val="3"/>
        <w:rPr>
          <w:sz w:val="24"/>
          <w:szCs w:val="24"/>
        </w:rPr>
      </w:pPr>
      <w:r w:rsidRPr="0045600C">
        <w:rPr>
          <w:sz w:val="24"/>
          <w:szCs w:val="24"/>
        </w:rPr>
        <w:t>3.2.2.</w:t>
      </w:r>
      <w:r w:rsidRPr="0045600C">
        <w:rPr>
          <w:sz w:val="24"/>
          <w:szCs w:val="24"/>
        </w:rPr>
        <w:tab/>
      </w:r>
      <w:r w:rsidR="00F95306">
        <w:rPr>
          <w:sz w:val="24"/>
          <w:szCs w:val="24"/>
        </w:rPr>
        <w:t>О</w:t>
      </w:r>
      <w:r w:rsidR="005033BD">
        <w:t>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14:paraId="16DEB38E" w14:textId="630347D9" w:rsidR="00A407D6" w:rsidRPr="00A407D6" w:rsidRDefault="005033BD" w:rsidP="005033BD">
      <w:pPr>
        <w:widowControl/>
        <w:shd w:val="clear" w:color="auto" w:fill="FFFFFF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3.2.3.  </w:t>
      </w:r>
      <w:r w:rsidR="00A407D6"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B905C48" w14:textId="1E0CCCB5" w:rsidR="00A407D6" w:rsidRPr="00A407D6" w:rsidRDefault="00A407D6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A407D6">
        <w:rPr>
          <w:sz w:val="22"/>
          <w:szCs w:val="22"/>
        </w:rPr>
        <w:t>3.3.</w:t>
      </w:r>
      <w:r w:rsidRPr="00A407D6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14:paraId="4ED2B343" w14:textId="77777777" w:rsidR="00E52809" w:rsidRPr="004F521B" w:rsidRDefault="00E52809" w:rsidP="005033BD">
      <w:pPr>
        <w:pStyle w:val="1"/>
      </w:pPr>
      <w:r w:rsidRPr="004F521B">
        <w:t>Обязанности сторон</w:t>
      </w:r>
    </w:p>
    <w:p w14:paraId="2C47BC2A" w14:textId="3C1AF3F9" w:rsidR="00830FCE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 </w:t>
      </w:r>
      <w:r w:rsidR="00782D4F" w:rsidRPr="00AA66DC">
        <w:rPr>
          <w:b/>
        </w:rPr>
        <w:t>Арендодатель обязуется:</w:t>
      </w:r>
    </w:p>
    <w:p w14:paraId="18BA0E89" w14:textId="38DF5445" w:rsidR="00830FCE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В случае прекращения Договора принять Объект от Арендатора по акту приема-передачи.</w:t>
      </w:r>
    </w:p>
    <w:p w14:paraId="4ED2B346" w14:textId="34CC6E18" w:rsidR="00782D4F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4ED2B347" w14:textId="710E5A24" w:rsidR="00782D4F" w:rsidRPr="003D34E7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</w:t>
      </w:r>
      <w:r w:rsidR="00782D4F" w:rsidRPr="003D34E7">
        <w:rPr>
          <w:b/>
        </w:rPr>
        <w:t>Арендатор обязуется:</w:t>
      </w:r>
    </w:p>
    <w:p w14:paraId="5DBBB0F6" w14:textId="4EA50A3E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 xml:space="preserve">Своевременно в течение 10 дней после подписания договора аренды произвести оплату за </w:t>
      </w:r>
      <w:r w:rsidR="003D34E7">
        <w:t xml:space="preserve"> </w:t>
      </w:r>
      <w:r w:rsidRPr="004F521B">
        <w:t>текущий год в полном объеме, и в дальнейшем вносить годовую арендную плату до 10 января текущего года.</w:t>
      </w:r>
      <w:r w:rsidR="00AA66DC">
        <w:t xml:space="preserve"> </w:t>
      </w:r>
    </w:p>
    <w:p w14:paraId="3FEC1A42" w14:textId="77777777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>В соответствии с дополнительным соглашением к договору аренды, составленном в письменном виде и подписанном сторонами, порядок (периодичность) внесения платежей может быть изменен.</w:t>
      </w:r>
      <w:r w:rsidR="00AA66DC">
        <w:t xml:space="preserve"> </w:t>
      </w:r>
    </w:p>
    <w:p w14:paraId="3D132298" w14:textId="77777777" w:rsidR="00AA66DC" w:rsidRPr="009A711F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 xml:space="preserve">Использовать </w:t>
      </w:r>
      <w:r w:rsidR="00A407D6" w:rsidRPr="009A711F"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9A711F">
        <w:t xml:space="preserve"> </w:t>
      </w:r>
    </w:p>
    <w:p w14:paraId="5E806432" w14:textId="77777777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>
        <w:t xml:space="preserve"> </w:t>
      </w:r>
    </w:p>
    <w:p w14:paraId="65B6ACBC" w14:textId="77777777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>
        <w:t xml:space="preserve"> </w:t>
      </w:r>
    </w:p>
    <w:p w14:paraId="7A496F75" w14:textId="77777777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>
        <w:t xml:space="preserve"> </w:t>
      </w:r>
    </w:p>
    <w:p w14:paraId="10D7DDB4" w14:textId="77777777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 xml:space="preserve">Не нарушать права других землепользователей и </w:t>
      </w:r>
      <w:proofErr w:type="spellStart"/>
      <w:r w:rsidRPr="004F521B">
        <w:t>природопользователей</w:t>
      </w:r>
      <w:proofErr w:type="spellEnd"/>
      <w:r w:rsidRPr="004F521B">
        <w:t>.</w:t>
      </w:r>
      <w:r w:rsidR="00AA66DC">
        <w:t xml:space="preserve"> </w:t>
      </w:r>
    </w:p>
    <w:p w14:paraId="030C1BBD" w14:textId="77777777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>
        <w:t xml:space="preserve"> </w:t>
      </w:r>
    </w:p>
    <w:p w14:paraId="22B2D3C3" w14:textId="77777777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 xml:space="preserve">Обеспечивать </w:t>
      </w:r>
      <w:r w:rsidR="00A407D6" w:rsidRPr="0045600C">
        <w:t xml:space="preserve">представителям Арендодателя, </w:t>
      </w:r>
      <w:r w:rsidR="00A407D6" w:rsidRPr="009A711F">
        <w:t>органам государственного земельного надзора и муниципального земельного контроля по первому</w:t>
      </w:r>
      <w:r w:rsidR="00A407D6" w:rsidRPr="0045600C">
        <w:t xml:space="preserve">  требова</w:t>
      </w:r>
      <w:r w:rsidR="00AA66DC">
        <w:t xml:space="preserve">нию беспрепятственный доступ </w:t>
      </w:r>
      <w:proofErr w:type="gramStart"/>
      <w:r w:rsidR="00AA66DC">
        <w:t>на</w:t>
      </w:r>
      <w:proofErr w:type="gramEnd"/>
      <w:r w:rsidR="00AA66DC">
        <w:t xml:space="preserve"> </w:t>
      </w:r>
    </w:p>
    <w:p w14:paraId="767D0F81" w14:textId="739B150B" w:rsidR="00AA66DC" w:rsidRDefault="00F95306" w:rsidP="00F95306">
      <w:pPr>
        <w:pStyle w:val="3"/>
        <w:numPr>
          <w:ilvl w:val="2"/>
          <w:numId w:val="29"/>
        </w:numPr>
        <w:ind w:left="709" w:hanging="709"/>
      </w:pPr>
      <w:r>
        <w:lastRenderedPageBreak/>
        <w:t xml:space="preserve"> </w:t>
      </w:r>
      <w:r w:rsidR="00A407D6" w:rsidRPr="0045600C">
        <w:t xml:space="preserve">Объект для его осмотра, осуществления </w:t>
      </w:r>
      <w:proofErr w:type="gramStart"/>
      <w:r w:rsidR="00A407D6" w:rsidRPr="0045600C">
        <w:t>контроля за</w:t>
      </w:r>
      <w:proofErr w:type="gramEnd"/>
      <w:r w:rsidR="00A407D6" w:rsidRPr="0045600C">
        <w:t xml:space="preserve"> его испол</w:t>
      </w:r>
      <w:r>
        <w:t xml:space="preserve">ьзованием и проверки соблюдения </w:t>
      </w:r>
      <w:r w:rsidR="00A407D6" w:rsidRPr="0045600C">
        <w:t>условий Договора.</w:t>
      </w:r>
      <w:r w:rsidR="00AA66DC">
        <w:t xml:space="preserve"> </w:t>
      </w:r>
    </w:p>
    <w:p w14:paraId="49D233E7" w14:textId="1F8344BA" w:rsidR="00AA66DC" w:rsidRDefault="00F95306" w:rsidP="00F95306">
      <w:pPr>
        <w:pStyle w:val="3"/>
        <w:numPr>
          <w:ilvl w:val="2"/>
          <w:numId w:val="29"/>
        </w:numPr>
        <w:ind w:left="709" w:hanging="709"/>
      </w:pPr>
      <w:r>
        <w:t xml:space="preserve"> </w:t>
      </w:r>
      <w:r w:rsidR="00782D4F" w:rsidRPr="004F521B"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>
        <w:t xml:space="preserve"> </w:t>
      </w:r>
      <w:r w:rsidR="00782D4F" w:rsidRPr="004F521B"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>
        <w:t xml:space="preserve"> </w:t>
      </w:r>
    </w:p>
    <w:p w14:paraId="0F3429C0" w14:textId="0F13600D" w:rsidR="00AA66DC" w:rsidRDefault="005033BD" w:rsidP="00F95306">
      <w:pPr>
        <w:pStyle w:val="3"/>
        <w:numPr>
          <w:ilvl w:val="2"/>
          <w:numId w:val="29"/>
        </w:numPr>
        <w:ind w:left="709" w:hanging="709"/>
      </w:pPr>
      <w:r>
        <w:t>Без согласия Арендодателя не передавать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  <w:r w:rsidR="00AA66DC">
        <w:t xml:space="preserve"> </w:t>
      </w:r>
    </w:p>
    <w:p w14:paraId="1716250A" w14:textId="77777777" w:rsidR="00AA66DC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>Не размещать на Объекте наружной рекламы (плакатов, стендов, щитов и т.д.)</w:t>
      </w:r>
      <w:r w:rsidR="00AA66DC">
        <w:t xml:space="preserve">. </w:t>
      </w:r>
    </w:p>
    <w:p w14:paraId="4ED2B354" w14:textId="4797A023" w:rsidR="00782D4F" w:rsidRPr="004F521B" w:rsidRDefault="00782D4F" w:rsidP="00F95306">
      <w:pPr>
        <w:pStyle w:val="3"/>
        <w:numPr>
          <w:ilvl w:val="2"/>
          <w:numId w:val="29"/>
        </w:numPr>
        <w:ind w:left="709" w:hanging="709"/>
      </w:pPr>
      <w:r w:rsidRPr="004F521B">
        <w:t>Обеспечивать  в отношении Объекта и прилегающей территории соблюдение:</w:t>
      </w:r>
    </w:p>
    <w:p w14:paraId="4ED2B355" w14:textId="77777777" w:rsidR="00782D4F" w:rsidRPr="004F521B" w:rsidRDefault="00782D4F" w:rsidP="00F95306">
      <w:pPr>
        <w:spacing w:before="60"/>
        <w:ind w:left="709" w:hanging="709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а) санитарно-эпидемиологических норм и правил;</w:t>
      </w:r>
    </w:p>
    <w:p w14:paraId="4ED2B356" w14:textId="77777777" w:rsidR="00782D4F" w:rsidRPr="004F521B" w:rsidRDefault="00782D4F" w:rsidP="00F95306">
      <w:pPr>
        <w:spacing w:before="60"/>
        <w:ind w:left="709" w:hanging="709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б) противопожарных норм и правил;</w:t>
      </w:r>
    </w:p>
    <w:p w14:paraId="098233FA" w14:textId="77777777" w:rsidR="009E5744" w:rsidRDefault="00782D4F" w:rsidP="00F95306">
      <w:pPr>
        <w:spacing w:before="60"/>
        <w:ind w:left="709" w:hanging="709"/>
        <w:jc w:val="both"/>
        <w:rPr>
          <w:sz w:val="22"/>
          <w:szCs w:val="22"/>
        </w:rPr>
      </w:pPr>
      <w:r w:rsidRPr="004F521B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14:paraId="4ED2B357" w14:textId="6310A442" w:rsidR="00782D4F" w:rsidRDefault="00782D4F" w:rsidP="00F95306">
      <w:pPr>
        <w:spacing w:before="60"/>
        <w:ind w:left="709" w:hanging="709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г) иных требований законодательства по содержанию данного Объекта.</w:t>
      </w:r>
    </w:p>
    <w:p w14:paraId="60A763AE" w14:textId="1F52657B" w:rsidR="00AA66DC" w:rsidRDefault="00AA66DC" w:rsidP="00F95306">
      <w:pPr>
        <w:pStyle w:val="3"/>
        <w:ind w:left="709" w:hanging="709"/>
      </w:pPr>
      <w:r>
        <w:t xml:space="preserve">     4.2.15. </w:t>
      </w:r>
      <w:r w:rsidR="00BF345B" w:rsidRPr="000F2E0C">
        <w:t xml:space="preserve">Арендатор обязан  сдать документы (договор, соглашение) в МФЦ в течение 5 рабочих дней </w:t>
      </w:r>
      <w:r>
        <w:t xml:space="preserve">  </w:t>
      </w:r>
      <w:r w:rsidR="00BF345B" w:rsidRPr="000F2E0C">
        <w:t>со дня их подписания.</w:t>
      </w:r>
      <w:r w:rsidR="00BF345B">
        <w:t xml:space="preserve"> </w:t>
      </w:r>
      <w:r>
        <w:t xml:space="preserve"> </w:t>
      </w:r>
    </w:p>
    <w:p w14:paraId="4ED2B359" w14:textId="1A319D4F" w:rsidR="00782D4F" w:rsidRPr="009A711F" w:rsidRDefault="00AA66DC" w:rsidP="00F95306">
      <w:pPr>
        <w:pStyle w:val="3"/>
        <w:ind w:left="709" w:hanging="709"/>
      </w:pPr>
      <w:r>
        <w:t xml:space="preserve">   4.2.16. </w:t>
      </w:r>
      <w:r w:rsidR="00782D4F" w:rsidRPr="009A711F">
        <w:t xml:space="preserve">В случае отчуждения (продажи, дарения, мены, передачи) </w:t>
      </w:r>
      <w:r w:rsidR="009E5744" w:rsidRPr="009A711F">
        <w:t>объекта капитального строительства</w:t>
      </w:r>
      <w:r w:rsidR="00782D4F" w:rsidRPr="009A711F">
        <w:t>, расположенного на арендуемом Объекте, другому юридическому или физическому лицу в срок не позднее 5</w:t>
      </w:r>
      <w:r w:rsidR="00084910" w:rsidRPr="009A711F">
        <w:t xml:space="preserve"> </w:t>
      </w:r>
      <w:r w:rsidR="00752866" w:rsidRPr="009A711F">
        <w:t>рабочих</w:t>
      </w:r>
      <w:r w:rsidR="00782D4F" w:rsidRPr="009A711F">
        <w:t xml:space="preserve"> дней после государственной регистрации  сделки уведомить об этом Арендодателя</w:t>
      </w:r>
      <w:r w:rsidR="001C6F32" w:rsidRPr="009A711F">
        <w:t xml:space="preserve"> путем предоставления копии договора купли-продажи. </w:t>
      </w:r>
      <w:proofErr w:type="gramStart"/>
      <w:r w:rsidR="001C6F32" w:rsidRPr="009A711F">
        <w:t>Лицо</w:t>
      </w:r>
      <w:proofErr w:type="gramEnd"/>
      <w:r w:rsidR="001C6F32" w:rsidRPr="009A711F">
        <w:t xml:space="preserve"> приобретшее строение обязано в срок не позднее 1</w:t>
      </w:r>
      <w:r w:rsidR="00752866" w:rsidRPr="009A711F">
        <w:t>0</w:t>
      </w:r>
      <w:r w:rsidR="001C6F32" w:rsidRPr="009A711F">
        <w:t xml:space="preserve"> </w:t>
      </w:r>
      <w:r w:rsidR="00752866" w:rsidRPr="009A711F">
        <w:t>рабочих</w:t>
      </w:r>
      <w:r w:rsidR="001C6F32" w:rsidRPr="009A711F">
        <w:t xml:space="preserve"> дней обратиться за оформлением прав на Объект.</w:t>
      </w:r>
    </w:p>
    <w:p w14:paraId="4ED2B35A" w14:textId="5D6589E8" w:rsidR="00E52809" w:rsidRPr="009A711F" w:rsidRDefault="00AA66DC" w:rsidP="00F95306">
      <w:pPr>
        <w:pStyle w:val="3"/>
        <w:ind w:left="709" w:hanging="709"/>
      </w:pPr>
      <w:r>
        <w:t xml:space="preserve">   4.2.17. </w:t>
      </w:r>
      <w:r w:rsidR="00782D4F" w:rsidRPr="004F521B">
        <w:t xml:space="preserve">Письменно </w:t>
      </w:r>
      <w:r w:rsidR="009E5744" w:rsidRPr="0045600C">
        <w:t>сообщить Аре</w:t>
      </w:r>
      <w:r w:rsidR="009E5744">
        <w:t xml:space="preserve">ндодателю не позднее, чем за </w:t>
      </w:r>
      <w:r w:rsidR="009E5744" w:rsidRPr="00465B89">
        <w:rPr>
          <w:color w:val="000000" w:themeColor="text1"/>
        </w:rPr>
        <w:t xml:space="preserve">один </w:t>
      </w:r>
      <w:r w:rsidR="009E5744" w:rsidRPr="0045600C">
        <w:t>месяца о предстоящем досрочном освобождении Объекта</w:t>
      </w:r>
      <w:r w:rsidR="009E5744">
        <w:t xml:space="preserve"> </w:t>
      </w:r>
      <w:r w:rsidR="009E5744" w:rsidRPr="009A711F">
        <w:t>и передать его по Акту приема-передачи.</w:t>
      </w:r>
    </w:p>
    <w:p w14:paraId="4ED2B35B" w14:textId="77777777" w:rsidR="00E52809" w:rsidRPr="009A711F" w:rsidRDefault="00E52809" w:rsidP="00F95306">
      <w:pPr>
        <w:pStyle w:val="1"/>
        <w:ind w:left="709" w:hanging="709"/>
      </w:pPr>
      <w:r w:rsidRPr="009A711F">
        <w:t>ОТВЕТСТВЕННОСТЬ СТОРОН</w:t>
      </w:r>
    </w:p>
    <w:p w14:paraId="4ED2B35C" w14:textId="77777777" w:rsidR="00782D4F" w:rsidRPr="004F521B" w:rsidRDefault="00782D4F" w:rsidP="00830FCE">
      <w:pPr>
        <w:pStyle w:val="2"/>
      </w:pPr>
      <w:r w:rsidRPr="004F521B">
        <w:t>За неисполнение или ненадлежащее исполнение насто</w:t>
      </w:r>
      <w:r w:rsidRPr="004F521B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F521B">
        <w:softHyphen/>
        <w:t>дерации и нормативными правовыми актами Челябинской области.</w:t>
      </w:r>
    </w:p>
    <w:p w14:paraId="4ED2B35D" w14:textId="77777777" w:rsidR="00782D4F" w:rsidRPr="004F521B" w:rsidRDefault="003C3539" w:rsidP="00830FCE">
      <w:pPr>
        <w:pStyle w:val="2"/>
      </w:pPr>
      <w:r w:rsidRPr="0032193B">
        <w:t>В случае нарушения сроков внесения ар</w:t>
      </w:r>
      <w:r>
        <w:t>ендной платы</w:t>
      </w:r>
      <w:r w:rsidRPr="0032193B">
        <w:t>, установленных настоящим Дог</w:t>
      </w:r>
      <w:r>
        <w:t>овором, Арендатор</w:t>
      </w:r>
      <w:r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>
        <w:t>ждый календарный день просрочки</w:t>
      </w:r>
      <w:r w:rsidR="009C6374" w:rsidRPr="00A46772">
        <w:t>.</w:t>
      </w:r>
      <w:r w:rsidR="00782D4F" w:rsidRPr="004F521B">
        <w:t xml:space="preserve"> </w:t>
      </w:r>
    </w:p>
    <w:p w14:paraId="4ED2B35F" w14:textId="77777777" w:rsidR="00E52809" w:rsidRPr="002C7682" w:rsidRDefault="00E52809" w:rsidP="004C281D">
      <w:pPr>
        <w:pStyle w:val="1"/>
      </w:pPr>
      <w:r w:rsidRPr="002C7682">
        <w:t>ОСОБЫЕ УСЛОВИЯ</w:t>
      </w:r>
    </w:p>
    <w:p w14:paraId="4C9D93BD" w14:textId="0468B418" w:rsidR="002C7682" w:rsidRPr="002C7682" w:rsidRDefault="00F95306" w:rsidP="002C7682">
      <w:pPr>
        <w:pStyle w:val="2"/>
        <w:rPr>
          <w:b/>
        </w:rPr>
      </w:pPr>
      <w:r w:rsidRPr="002C7682">
        <w:t xml:space="preserve"> </w:t>
      </w:r>
      <w:r w:rsidR="009029D6" w:rsidRPr="002C7682">
        <w:rPr>
          <w:b/>
        </w:rPr>
        <w:t>Арендатор не вправе</w:t>
      </w:r>
      <w:r w:rsidRPr="002C7682">
        <w:rPr>
          <w:b/>
        </w:rPr>
        <w:t>:</w:t>
      </w:r>
    </w:p>
    <w:p w14:paraId="6CC5A333" w14:textId="716D17CE" w:rsidR="002C7682" w:rsidRPr="002C7682" w:rsidRDefault="002C7682" w:rsidP="002C7682">
      <w:pPr>
        <w:pStyle w:val="2"/>
        <w:numPr>
          <w:ilvl w:val="0"/>
          <w:numId w:val="0"/>
        </w:numPr>
        <w:ind w:left="567" w:hanging="567"/>
      </w:pPr>
      <w:r w:rsidRPr="002C7682">
        <w:rPr>
          <w:b/>
        </w:rPr>
        <w:t>6.1.1.</w:t>
      </w:r>
      <w:r w:rsidRPr="002C7682">
        <w:t>сдавать Объект (его части) в субаренду (поднаем), а также передавать свои права и обязанности по договору аренды земельных участков третьим лицам, а также осуществлять перевод долга по обязательст</w:t>
      </w:r>
      <w:bookmarkStart w:id="2" w:name="_GoBack"/>
      <w:bookmarkEnd w:id="2"/>
      <w:r w:rsidRPr="002C7682">
        <w:t>вам возникшим из заключенного на торгах договора;</w:t>
      </w:r>
    </w:p>
    <w:p w14:paraId="194765DA" w14:textId="50FCE763" w:rsidR="00F95306" w:rsidRPr="002C7682" w:rsidRDefault="002C7682" w:rsidP="002C7682">
      <w:pPr>
        <w:widowControl/>
        <w:ind w:left="567" w:hanging="567"/>
        <w:jc w:val="both"/>
        <w:rPr>
          <w:sz w:val="22"/>
          <w:szCs w:val="22"/>
        </w:rPr>
      </w:pPr>
      <w:r w:rsidRPr="002C7682">
        <w:rPr>
          <w:sz w:val="22"/>
          <w:szCs w:val="22"/>
        </w:rPr>
        <w:t>6.</w:t>
      </w:r>
      <w:r w:rsidR="00E93A96">
        <w:rPr>
          <w:sz w:val="22"/>
          <w:szCs w:val="22"/>
        </w:rPr>
        <w:t>1.</w:t>
      </w:r>
      <w:r w:rsidRPr="002C7682">
        <w:rPr>
          <w:sz w:val="22"/>
          <w:szCs w:val="22"/>
        </w:rPr>
        <w:t>2.  Внесение изменений в заключенный по результатам аукциона договор аренды земельного участка, в части изменения видов разрешенного использования такого земельного участка не допускается.</w:t>
      </w:r>
    </w:p>
    <w:p w14:paraId="37E1672C" w14:textId="1145B0C3" w:rsidR="00AF4A71" w:rsidRPr="002C7682" w:rsidRDefault="00F95306" w:rsidP="002C7682">
      <w:pPr>
        <w:widowControl/>
        <w:ind w:left="567" w:hanging="567"/>
        <w:jc w:val="both"/>
        <w:rPr>
          <w:color w:val="000000"/>
          <w:sz w:val="22"/>
          <w:szCs w:val="22"/>
        </w:rPr>
      </w:pPr>
      <w:r w:rsidRPr="002C7682">
        <w:rPr>
          <w:color w:val="000000"/>
          <w:sz w:val="22"/>
          <w:szCs w:val="22"/>
        </w:rPr>
        <w:t>6.</w:t>
      </w:r>
      <w:r w:rsidR="00E93A96">
        <w:rPr>
          <w:color w:val="000000"/>
          <w:sz w:val="22"/>
          <w:szCs w:val="22"/>
        </w:rPr>
        <w:t>1.</w:t>
      </w:r>
      <w:r w:rsidRPr="002C7682">
        <w:rPr>
          <w:color w:val="000000"/>
          <w:sz w:val="22"/>
          <w:szCs w:val="22"/>
        </w:rPr>
        <w:t xml:space="preserve">3. </w:t>
      </w:r>
      <w:r w:rsidR="00AF4A71" w:rsidRPr="002C7682">
        <w:rPr>
          <w:color w:val="000000"/>
          <w:sz w:val="22"/>
          <w:szCs w:val="22"/>
        </w:rPr>
        <w:t xml:space="preserve">Заключение договора на новый срок осуществляется путем проведения торгов в соответствии с действующим законодательством. </w:t>
      </w:r>
    </w:p>
    <w:p w14:paraId="4ABA89E4" w14:textId="399ADC9E" w:rsidR="006844BF" w:rsidRDefault="006844BF" w:rsidP="002C7682">
      <w:pPr>
        <w:widowControl/>
        <w:ind w:left="567" w:hanging="567"/>
        <w:jc w:val="both"/>
        <w:rPr>
          <w:sz w:val="22"/>
          <w:szCs w:val="22"/>
        </w:rPr>
      </w:pPr>
      <w:r w:rsidRPr="002C7682">
        <w:rPr>
          <w:sz w:val="22"/>
          <w:szCs w:val="22"/>
        </w:rPr>
        <w:t>6.</w:t>
      </w:r>
      <w:r w:rsidR="00E93A96">
        <w:rPr>
          <w:sz w:val="22"/>
          <w:szCs w:val="22"/>
        </w:rPr>
        <w:t>1.</w:t>
      </w:r>
      <w:r w:rsidRPr="002C7682">
        <w:rPr>
          <w:sz w:val="22"/>
          <w:szCs w:val="22"/>
        </w:rPr>
        <w:t xml:space="preserve">4. </w:t>
      </w:r>
      <w:r w:rsidR="002C7682" w:rsidRPr="002C7682">
        <w:rPr>
          <w:sz w:val="22"/>
          <w:szCs w:val="22"/>
        </w:rPr>
        <w:t xml:space="preserve"> </w:t>
      </w:r>
      <w:r w:rsidRPr="002C7682">
        <w:rPr>
          <w:sz w:val="22"/>
          <w:szCs w:val="22"/>
        </w:rPr>
        <w:t>Договор подлежит государственной регистрации в порядке предусмотренной ч. 2 ст. 19 Федерального закона от 13 июля 2015 г. N 218-ФЗ «О государственной регистрации недвижимости».</w:t>
      </w:r>
    </w:p>
    <w:p w14:paraId="2270CAB0" w14:textId="319D54D6" w:rsidR="001D7F8C" w:rsidRPr="002C7682" w:rsidRDefault="001D7F8C" w:rsidP="002C7682">
      <w:pPr>
        <w:widowControl/>
        <w:ind w:left="567" w:hanging="567"/>
        <w:jc w:val="both"/>
        <w:rPr>
          <w:sz w:val="22"/>
          <w:szCs w:val="22"/>
        </w:rPr>
      </w:pPr>
      <w:r>
        <w:rPr>
          <w:sz w:val="22"/>
          <w:szCs w:val="22"/>
        </w:rPr>
        <w:t>6.1.5.</w:t>
      </w:r>
      <w:r w:rsidRPr="001D7F8C">
        <w:t xml:space="preserve"> </w:t>
      </w:r>
      <w:r w:rsidRPr="001D7F8C">
        <w:rPr>
          <w:color w:val="0D0D0D" w:themeColor="text1" w:themeTint="F2"/>
          <w:sz w:val="22"/>
          <w:szCs w:val="22"/>
        </w:rPr>
        <w:t>Обременение /ограничение прав на земельный участок</w:t>
      </w:r>
      <w:proofErr w:type="gramStart"/>
      <w:r w:rsidRPr="001D7F8C">
        <w:rPr>
          <w:color w:val="0D0D0D" w:themeColor="text1" w:themeTint="F2"/>
          <w:sz w:val="22"/>
          <w:szCs w:val="22"/>
        </w:rPr>
        <w:t xml:space="preserve"> :</w:t>
      </w:r>
      <w:proofErr w:type="gramEnd"/>
      <w:r w:rsidRPr="001D7F8C">
        <w:rPr>
          <w:sz w:val="22"/>
          <w:szCs w:val="22"/>
        </w:rPr>
        <w:t xml:space="preserve">     В соответствии с письмом Управления архитектуры и градостроительства: наличие линии связи.</w:t>
      </w:r>
    </w:p>
    <w:p w14:paraId="4ED2B363" w14:textId="77777777" w:rsidR="00E52809" w:rsidRPr="009029D6" w:rsidRDefault="00E52809" w:rsidP="004C281D">
      <w:pPr>
        <w:pStyle w:val="1"/>
      </w:pPr>
      <w:r w:rsidRPr="009029D6">
        <w:t>ПРЕКРАЩЕНИЕ ДЕЙСТВИЯ ДОГОВОРА</w:t>
      </w:r>
    </w:p>
    <w:p w14:paraId="4ED2B364" w14:textId="6A08DE89" w:rsidR="00E52809" w:rsidRPr="009029D6" w:rsidRDefault="009029D6" w:rsidP="00B43455">
      <w:pPr>
        <w:pStyle w:val="2"/>
        <w:ind w:left="567" w:hanging="567"/>
      </w:pPr>
      <w:bookmarkStart w:id="3" w:name="OLE_LINK18"/>
      <w:bookmarkStart w:id="4" w:name="OLE_LINK19"/>
      <w:r w:rsidRPr="009029D6">
        <w:t xml:space="preserve"> </w:t>
      </w:r>
      <w:r w:rsidR="00E52809" w:rsidRPr="009029D6">
        <w:t>Договор прекращает свое действие:</w:t>
      </w:r>
    </w:p>
    <w:p w14:paraId="1105BF5B" w14:textId="77777777" w:rsidR="009029D6" w:rsidRPr="009029D6" w:rsidRDefault="00E52809" w:rsidP="00B43455">
      <w:pPr>
        <w:pStyle w:val="2"/>
        <w:numPr>
          <w:ilvl w:val="2"/>
          <w:numId w:val="29"/>
        </w:numPr>
        <w:ind w:left="567" w:hanging="567"/>
      </w:pPr>
      <w:r w:rsidRPr="009029D6">
        <w:lastRenderedPageBreak/>
        <w:t>по истечении срока, установленного в п. 1.4 Договора, без дополнительного уведомления Арендатора.</w:t>
      </w:r>
      <w:r w:rsidR="009029D6" w:rsidRPr="009029D6">
        <w:t xml:space="preserve"> </w:t>
      </w:r>
    </w:p>
    <w:p w14:paraId="1FC78628" w14:textId="77777777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>По соглашению сторон в порядке, предусмотренном законодательством Российской Федерации.</w:t>
      </w:r>
    </w:p>
    <w:p w14:paraId="66F1A74F" w14:textId="24FBD33E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 xml:space="preserve">Досрочно в судебном порядке по требованию </w:t>
      </w:r>
      <w:r w:rsidR="005918D0" w:rsidRPr="009029D6">
        <w:t xml:space="preserve">одной из сторон в </w:t>
      </w:r>
      <w:r w:rsidR="00084910">
        <w:t>соответствии со</w:t>
      </w:r>
      <w:r w:rsidR="005918D0" w:rsidRPr="009029D6">
        <w:t xml:space="preserve"> ст.450 ГК РФ.</w:t>
      </w:r>
      <w:r w:rsidR="009029D6" w:rsidRPr="009029D6">
        <w:t xml:space="preserve"> </w:t>
      </w:r>
    </w:p>
    <w:p w14:paraId="5B948069" w14:textId="508759A4" w:rsidR="009029D6" w:rsidRPr="009029D6" w:rsidRDefault="005918D0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Досрочно в судебном порядке по требованию Арендодателя</w:t>
      </w:r>
      <w:r w:rsidR="00026FBE" w:rsidRPr="009029D6">
        <w:t xml:space="preserve"> в </w:t>
      </w:r>
      <w:r w:rsidR="00084910">
        <w:t>соответствии со</w:t>
      </w:r>
      <w:r w:rsidR="00084910" w:rsidRPr="009029D6">
        <w:t xml:space="preserve"> </w:t>
      </w:r>
      <w:r w:rsidR="007E19EB" w:rsidRPr="009029D6">
        <w:t>ст.619 ГК РФ</w:t>
      </w:r>
      <w:r w:rsidRPr="009029D6">
        <w:t>.</w:t>
      </w:r>
      <w:r w:rsidR="007E19EB" w:rsidRPr="009029D6">
        <w:t xml:space="preserve"> </w:t>
      </w:r>
    </w:p>
    <w:p w14:paraId="7C5E9400" w14:textId="1772624B" w:rsidR="009029D6" w:rsidRPr="009029D6" w:rsidRDefault="00026FBE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Досрочно в судебном порядке по требованию Арендатора в </w:t>
      </w:r>
      <w:r w:rsidR="00084910">
        <w:t>соответствии со</w:t>
      </w:r>
      <w:r w:rsidR="00084910" w:rsidRPr="009029D6">
        <w:t xml:space="preserve"> </w:t>
      </w:r>
      <w:r w:rsidRPr="009029D6">
        <w:t>ст. 620 ГК РФ.</w:t>
      </w:r>
      <w:r w:rsidR="009029D6" w:rsidRPr="009029D6">
        <w:t xml:space="preserve"> </w:t>
      </w:r>
    </w:p>
    <w:p w14:paraId="4BA0E07B" w14:textId="5360D18A" w:rsidR="007E19EB" w:rsidRPr="009A711F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4330BD" w:rsidRPr="009029D6">
        <w:t>Досрочно   в судебном порядке</w:t>
      </w:r>
      <w:r w:rsidR="004330BD" w:rsidRPr="009029D6">
        <w:rPr>
          <w:color w:val="31849B"/>
        </w:rPr>
        <w:t xml:space="preserve"> </w:t>
      </w:r>
      <w:r w:rsidR="004330BD" w:rsidRPr="009A711F">
        <w:t>по требованию Арендодателя в случае неиспользования земельного участка, в течение трех лет.</w:t>
      </w:r>
    </w:p>
    <w:p w14:paraId="429090B9" w14:textId="3F0CE931" w:rsidR="007E19EB" w:rsidRPr="009029D6" w:rsidRDefault="007E19EB" w:rsidP="00B43455">
      <w:pPr>
        <w:pStyle w:val="2"/>
        <w:ind w:left="567" w:hanging="567"/>
      </w:pPr>
      <w:r w:rsidRPr="009029D6"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4ED2B367" w14:textId="3543E224" w:rsidR="00E52809" w:rsidRPr="009029D6" w:rsidRDefault="00E52809" w:rsidP="00B43455">
      <w:pPr>
        <w:pStyle w:val="2"/>
        <w:ind w:left="567" w:hanging="567"/>
      </w:pPr>
      <w:r w:rsidRPr="009029D6">
        <w:t xml:space="preserve">Договор </w:t>
      </w:r>
      <w:r w:rsidR="005918D0" w:rsidRPr="009029D6">
        <w:t xml:space="preserve">может быть досрочно прекращен в судебном порядке при отказе Арендодателя </w:t>
      </w:r>
      <w:r w:rsidRPr="009029D6">
        <w:t>от исполнения договора по следующим основаниям:</w:t>
      </w:r>
    </w:p>
    <w:p w14:paraId="4ED2B368" w14:textId="3F94417E" w:rsidR="00E52809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неоднократного нарушения (более двух раз) Арендатором одной из обязанностей, предусмотренных пунктами 4.2.1 – 4.2.</w:t>
      </w:r>
      <w:r w:rsidR="00D03316">
        <w:rPr>
          <w:rFonts w:ascii="Times New Roman" w:hAnsi="Times New Roman" w:cs="Times New Roman"/>
          <w:sz w:val="22"/>
          <w:szCs w:val="22"/>
        </w:rPr>
        <w:t>14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14:paraId="4FC408A8" w14:textId="536BC39F" w:rsidR="005918D0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</w:t>
      </w:r>
      <w:r w:rsidR="005918D0" w:rsidRPr="009029D6">
        <w:rPr>
          <w:rFonts w:ascii="Times New Roman" w:hAnsi="Times New Roman" w:cs="Times New Roman"/>
          <w:sz w:val="22"/>
          <w:szCs w:val="22"/>
        </w:rPr>
        <w:t>тором при использовании Объекта.</w:t>
      </w:r>
    </w:p>
    <w:p w14:paraId="454EA4DC" w14:textId="582F8827" w:rsidR="005918D0" w:rsidRPr="009029D6" w:rsidRDefault="005918D0" w:rsidP="00B43455">
      <w:pPr>
        <w:pStyle w:val="2"/>
        <w:ind w:left="567" w:hanging="567"/>
      </w:pPr>
      <w:r w:rsidRPr="009029D6">
        <w:t xml:space="preserve"> Договор может быть досрочно прекращен во внесудебном порядке:</w:t>
      </w:r>
    </w:p>
    <w:p w14:paraId="5F148715" w14:textId="04736B1A" w:rsidR="005918D0" w:rsidRDefault="005918D0" w:rsidP="00B43455">
      <w:pPr>
        <w:pStyle w:val="-"/>
        <w:numPr>
          <w:ilvl w:val="0"/>
          <w:numId w:val="4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14:paraId="58141C62" w14:textId="76CDD7A1" w:rsidR="005918D0" w:rsidRDefault="005918D0" w:rsidP="00B43455">
      <w:pPr>
        <w:pStyle w:val="ConsPlusNormal"/>
        <w:numPr>
          <w:ilvl w:val="0"/>
          <w:numId w:val="4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14:paraId="4ED2B36C" w14:textId="0B1D35A8" w:rsidR="00E52809" w:rsidRPr="009A711F" w:rsidRDefault="00E52809" w:rsidP="00B43455">
      <w:pPr>
        <w:pStyle w:val="2"/>
        <w:ind w:left="567" w:hanging="567"/>
      </w:pPr>
      <w:r w:rsidRPr="004F521B">
        <w:t xml:space="preserve">Об отказе от исполнения Договора по </w:t>
      </w:r>
      <w:r w:rsidR="007E19EB">
        <w:t>ос</w:t>
      </w:r>
      <w:r w:rsidR="00752866">
        <w:t xml:space="preserve">нованиям, установленным </w:t>
      </w:r>
      <w:proofErr w:type="spellStart"/>
      <w:r w:rsidR="00752866">
        <w:t>п.п</w:t>
      </w:r>
      <w:proofErr w:type="spellEnd"/>
      <w:r w:rsidR="00752866">
        <w:t>. 7.</w:t>
      </w:r>
      <w:r w:rsidR="00D03316">
        <w:t>2</w:t>
      </w:r>
      <w:r w:rsidR="00752866">
        <w:t xml:space="preserve">. - </w:t>
      </w:r>
      <w:r w:rsidR="007E19EB">
        <w:t>7.</w:t>
      </w:r>
      <w:r w:rsidR="00D03316">
        <w:t>4</w:t>
      </w:r>
      <w:r w:rsidR="007E19EB">
        <w:t>.</w:t>
      </w:r>
      <w:r w:rsidRPr="004F521B">
        <w:t xml:space="preserve"> Договора, Арендодатель должен известит</w:t>
      </w:r>
      <w:r w:rsidR="00752866">
        <w:t>ь Арендатора не менее</w:t>
      </w:r>
      <w:proofErr w:type="gramStart"/>
      <w:r w:rsidR="00752866">
        <w:t>,</w:t>
      </w:r>
      <w:proofErr w:type="gramEnd"/>
      <w:r w:rsidR="00752866">
        <w:t xml:space="preserve"> </w:t>
      </w:r>
      <w:r w:rsidR="00752866" w:rsidRPr="009A711F">
        <w:t>чем за 10 рабочих</w:t>
      </w:r>
      <w:r w:rsidRPr="009A711F">
        <w:t xml:space="preserve"> дней.</w:t>
      </w:r>
    </w:p>
    <w:p w14:paraId="4ED2B36D" w14:textId="77777777" w:rsidR="00E52809" w:rsidRPr="004F521B" w:rsidRDefault="00E52809" w:rsidP="00B43455">
      <w:pPr>
        <w:pStyle w:val="2"/>
        <w:ind w:left="567" w:hanging="567"/>
      </w:pPr>
      <w:r w:rsidRPr="004F521B"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4F521B">
        <w:t>.</w:t>
      </w:r>
    </w:p>
    <w:bookmarkEnd w:id="3"/>
    <w:bookmarkEnd w:id="4"/>
    <w:p w14:paraId="4ED2B36E" w14:textId="77777777" w:rsidR="00E52809" w:rsidRPr="004F521B" w:rsidRDefault="00E52809" w:rsidP="004C281D">
      <w:pPr>
        <w:pStyle w:val="1"/>
      </w:pPr>
      <w:r w:rsidRPr="004F521B">
        <w:t xml:space="preserve"> ПРОЧИЕ УСЛОВИЯ</w:t>
      </w:r>
    </w:p>
    <w:p w14:paraId="4ED2B36F" w14:textId="77777777" w:rsidR="00782D4F" w:rsidRPr="004F521B" w:rsidRDefault="00782D4F" w:rsidP="00830FCE">
      <w:pPr>
        <w:pStyle w:val="2"/>
      </w:pPr>
      <w:r w:rsidRPr="004F521B">
        <w:t>Вопросы, не урегулированные Договором, регулируются действующим законодательством.</w:t>
      </w:r>
    </w:p>
    <w:p w14:paraId="4ED2B370" w14:textId="77777777" w:rsidR="00782D4F" w:rsidRPr="004F521B" w:rsidRDefault="00782D4F" w:rsidP="00830FCE">
      <w:pPr>
        <w:pStyle w:val="2"/>
      </w:pPr>
      <w:r w:rsidRPr="004F521B">
        <w:t xml:space="preserve"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</w:t>
      </w:r>
      <w:proofErr w:type="gramStart"/>
      <w:r w:rsidRPr="004F521B">
        <w:t>со</w:t>
      </w:r>
      <w:proofErr w:type="gramEnd"/>
      <w:r w:rsidRPr="004F521B">
        <w:t xml:space="preserve"> множественностью лиц на стороне Арендатора.</w:t>
      </w:r>
    </w:p>
    <w:p w14:paraId="4ED2B371" w14:textId="77777777" w:rsidR="00782D4F" w:rsidRPr="004F521B" w:rsidRDefault="00782D4F" w:rsidP="00830FCE">
      <w:pPr>
        <w:pStyle w:val="2"/>
      </w:pPr>
      <w:r w:rsidRPr="004F521B"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14:paraId="4ED2B372" w14:textId="77777777" w:rsidR="00E52809" w:rsidRPr="004F521B" w:rsidRDefault="00782D4F" w:rsidP="00830FCE">
      <w:pPr>
        <w:pStyle w:val="2"/>
      </w:pPr>
      <w:r w:rsidRPr="004F521B">
        <w:t>Договор составлен в 3-х  экземплярах, имеющих равную юридическую силу</w:t>
      </w:r>
      <w:r w:rsidR="00E52809" w:rsidRPr="004F521B">
        <w:t>.</w:t>
      </w:r>
    </w:p>
    <w:p w14:paraId="4ED2B373" w14:textId="77777777" w:rsidR="00E52809" w:rsidRPr="004F521B" w:rsidRDefault="00E52809" w:rsidP="004C281D">
      <w:pPr>
        <w:pStyle w:val="1"/>
      </w:pPr>
      <w:r w:rsidRPr="004F521B">
        <w:t>ПРИЛОЖЕНИЕ К ДОГОВОРУ</w:t>
      </w:r>
    </w:p>
    <w:p w14:paraId="4ED2B374" w14:textId="77777777" w:rsidR="00E52809" w:rsidRPr="004F521B" w:rsidRDefault="00E52809" w:rsidP="00830FCE">
      <w:pPr>
        <w:pStyle w:val="2"/>
      </w:pPr>
      <w:r w:rsidRPr="004F521B">
        <w:t>Акт сдачи-приемки земельного участка.</w:t>
      </w:r>
    </w:p>
    <w:p w14:paraId="4ED2B375" w14:textId="77777777" w:rsidR="00E52809" w:rsidRPr="004F521B" w:rsidRDefault="00E52809" w:rsidP="004C281D">
      <w:pPr>
        <w:pStyle w:val="1"/>
      </w:pPr>
      <w:r w:rsidRPr="004F521B">
        <w:t>РЕКВИЗИТЫ СТОРОН</w:t>
      </w:r>
    </w:p>
    <w:p w14:paraId="4ED2B376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F521B">
        <w:rPr>
          <w:sz w:val="22"/>
          <w:szCs w:val="22"/>
        </w:rPr>
        <w:t>.Т</w:t>
      </w:r>
      <w:proofErr w:type="gramEnd"/>
      <w:r w:rsidRPr="004F521B">
        <w:rPr>
          <w:sz w:val="22"/>
          <w:szCs w:val="22"/>
        </w:rPr>
        <w:t xml:space="preserve">аганайская,1, а/я 168, телефон руководителя: 62-10-48, </w:t>
      </w:r>
      <w:r w:rsidR="0043741A">
        <w:rPr>
          <w:sz w:val="22"/>
          <w:szCs w:val="22"/>
        </w:rPr>
        <w:t xml:space="preserve">телефон отдела земельных отношений: </w:t>
      </w:r>
      <w:r w:rsidR="00A87650" w:rsidRPr="00A87650">
        <w:rPr>
          <w:sz w:val="22"/>
          <w:szCs w:val="22"/>
        </w:rPr>
        <w:t>62-18-66</w:t>
      </w:r>
      <w:r w:rsidRPr="004F521B">
        <w:rPr>
          <w:sz w:val="22"/>
          <w:szCs w:val="22"/>
        </w:rPr>
        <w:t>.</w:t>
      </w:r>
    </w:p>
    <w:p w14:paraId="4ED2B377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 xml:space="preserve">Свидетельство о внесении в Единый государственный реестр юридических лиц, серия 74  №001017682, зарегистрировано Администрацией </w:t>
      </w:r>
      <w:proofErr w:type="spellStart"/>
      <w:r w:rsidRPr="004F521B">
        <w:rPr>
          <w:sz w:val="22"/>
          <w:szCs w:val="22"/>
        </w:rPr>
        <w:t>г</w:t>
      </w:r>
      <w:proofErr w:type="gramStart"/>
      <w:r w:rsidRPr="004F521B">
        <w:rPr>
          <w:sz w:val="22"/>
          <w:szCs w:val="22"/>
        </w:rPr>
        <w:t>.З</w:t>
      </w:r>
      <w:proofErr w:type="gramEnd"/>
      <w:r w:rsidRPr="004F521B">
        <w:rPr>
          <w:sz w:val="22"/>
          <w:szCs w:val="22"/>
        </w:rPr>
        <w:t>латоуста</w:t>
      </w:r>
      <w:proofErr w:type="spellEnd"/>
      <w:r w:rsidRPr="004F521B">
        <w:rPr>
          <w:sz w:val="22"/>
          <w:szCs w:val="22"/>
        </w:rPr>
        <w:t xml:space="preserve"> 05.01.1996г. №2746, основной государственный рег. №1027400579733, действующее в соответствии с Положением о Комитете и Постановлением Главы города №1540 от 28.12.1999г.</w:t>
      </w:r>
    </w:p>
    <w:p w14:paraId="4ED2B378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14:paraId="4ED2B379" w14:textId="77777777" w:rsidR="00E52809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14:paraId="75A627AD" w14:textId="77777777" w:rsidR="000F3691" w:rsidRPr="004F521B" w:rsidRDefault="000F3691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14:paraId="0D39E355" w14:textId="77777777" w:rsidR="0036502D" w:rsidRDefault="0036502D" w:rsidP="00E52809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</w:p>
    <w:p w14:paraId="00D2DA2C" w14:textId="77777777" w:rsidR="0036502D" w:rsidRDefault="0036502D" w:rsidP="00E52809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</w:p>
    <w:p w14:paraId="3408767E" w14:textId="77777777" w:rsidR="0036502D" w:rsidRDefault="0036502D" w:rsidP="00E52809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</w:p>
    <w:p w14:paraId="43B69591" w14:textId="77777777" w:rsidR="0036502D" w:rsidRDefault="0036502D" w:rsidP="00E52809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</w:p>
    <w:p w14:paraId="4ED2B37A" w14:textId="77777777" w:rsidR="00E52809" w:rsidRPr="004F521B" w:rsidRDefault="00E52809" w:rsidP="00E52809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14:paraId="4ED2B37B" w14:textId="77777777" w:rsidR="00E52809" w:rsidRPr="004F521B" w:rsidRDefault="00E52809" w:rsidP="00E52809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>(КУИ ЗГО)</w:t>
      </w:r>
    </w:p>
    <w:p w14:paraId="4ED2B37C" w14:textId="77777777" w:rsidR="00E52809" w:rsidRPr="004F521B" w:rsidRDefault="00E52809" w:rsidP="00E52809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>ИНН 7404009308, КПП 740401001</w:t>
      </w:r>
    </w:p>
    <w:p w14:paraId="4ED2B37D" w14:textId="77777777" w:rsidR="00E52809" w:rsidRPr="004F521B" w:rsidRDefault="00E52809" w:rsidP="00E52809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proofErr w:type="gramStart"/>
      <w:r w:rsidRPr="004F521B">
        <w:rPr>
          <w:b/>
          <w:bCs/>
          <w:color w:val="000000"/>
          <w:sz w:val="22"/>
          <w:szCs w:val="22"/>
        </w:rPr>
        <w:t>Р</w:t>
      </w:r>
      <w:proofErr w:type="gramEnd"/>
      <w:r w:rsidRPr="004F521B">
        <w:rPr>
          <w:b/>
          <w:bCs/>
          <w:color w:val="000000"/>
          <w:sz w:val="22"/>
          <w:szCs w:val="22"/>
        </w:rPr>
        <w:t>/счет 40101810400000010801,</w:t>
      </w:r>
    </w:p>
    <w:p w14:paraId="4ED2B37E" w14:textId="77777777" w:rsidR="00E52809" w:rsidRPr="004F521B" w:rsidRDefault="00E52809" w:rsidP="00E52809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Банк получателя – Отделение Челябинск, </w:t>
      </w:r>
      <w:proofErr w:type="spellStart"/>
      <w:r w:rsidRPr="004F521B">
        <w:rPr>
          <w:b/>
          <w:bCs/>
          <w:color w:val="000000"/>
          <w:sz w:val="22"/>
          <w:szCs w:val="22"/>
        </w:rPr>
        <w:t>г</w:t>
      </w:r>
      <w:proofErr w:type="gramStart"/>
      <w:r w:rsidRPr="004F521B">
        <w:rPr>
          <w:b/>
          <w:bCs/>
          <w:color w:val="000000"/>
          <w:sz w:val="22"/>
          <w:szCs w:val="22"/>
        </w:rPr>
        <w:t>.Ч</w:t>
      </w:r>
      <w:proofErr w:type="gramEnd"/>
      <w:r w:rsidRPr="004F521B">
        <w:rPr>
          <w:b/>
          <w:bCs/>
          <w:color w:val="000000"/>
          <w:sz w:val="22"/>
          <w:szCs w:val="22"/>
        </w:rPr>
        <w:t>елябинск</w:t>
      </w:r>
      <w:proofErr w:type="spellEnd"/>
    </w:p>
    <w:p w14:paraId="4ED2B37F" w14:textId="77777777" w:rsidR="00E52809" w:rsidRPr="004F521B" w:rsidRDefault="00E52809" w:rsidP="00E52809">
      <w:pPr>
        <w:widowControl/>
        <w:shd w:val="clear" w:color="auto" w:fill="FFFFFF"/>
        <w:ind w:left="680" w:hanging="680"/>
        <w:jc w:val="both"/>
        <w:rPr>
          <w:b/>
          <w:bCs/>
          <w:color w:val="000000"/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>БИК 047501001</w:t>
      </w:r>
    </w:p>
    <w:p w14:paraId="4ED2B380" w14:textId="77777777" w:rsidR="00673A65" w:rsidRPr="004F521B" w:rsidRDefault="00673A65" w:rsidP="001C058B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F521B">
        <w:rPr>
          <w:b/>
          <w:bCs/>
          <w:color w:val="000000"/>
          <w:sz w:val="22"/>
          <w:szCs w:val="22"/>
        </w:rPr>
        <w:t xml:space="preserve">КБК </w:t>
      </w:r>
      <w:r w:rsidR="002A32B5" w:rsidRPr="004F521B">
        <w:rPr>
          <w:b/>
          <w:sz w:val="22"/>
        </w:rPr>
        <w:fldChar w:fldCharType="begin"/>
      </w:r>
      <w:r w:rsidR="002A32B5" w:rsidRPr="004F521B">
        <w:rPr>
          <w:b/>
          <w:sz w:val="22"/>
        </w:rPr>
        <w:instrText>DOCVARIABLE "SP_FUNC:</w:instrText>
      </w:r>
      <w:r w:rsidR="002A32B5" w:rsidRPr="004F521B">
        <w:instrText xml:space="preserve"> </w:instrText>
      </w:r>
      <w:r w:rsidR="002A32B5" w:rsidRPr="004F521B">
        <w:rPr>
          <w:b/>
          <w:sz w:val="22"/>
        </w:rPr>
        <w:instrText xml:space="preserve">GetKBK (CONTEXT)" \* MERGEFORMAT </w:instrText>
      </w:r>
      <w:r w:rsidR="002A32B5" w:rsidRPr="004F521B">
        <w:rPr>
          <w:b/>
          <w:sz w:val="22"/>
        </w:rPr>
        <w:fldChar w:fldCharType="separate"/>
      </w:r>
      <w:r w:rsidR="00E95657">
        <w:rPr>
          <w:b/>
          <w:sz w:val="22"/>
        </w:rPr>
        <w:t>118 1 11 050 1204 0000 120</w:t>
      </w:r>
      <w:r w:rsidR="002A32B5" w:rsidRPr="004F521B">
        <w:rPr>
          <w:b/>
          <w:sz w:val="22"/>
        </w:rPr>
        <w:fldChar w:fldCharType="end"/>
      </w:r>
    </w:p>
    <w:p w14:paraId="4ED2B381" w14:textId="77777777" w:rsidR="00673A65" w:rsidRPr="004F521B" w:rsidRDefault="000B6DC8" w:rsidP="001C058B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F521B">
        <w:rPr>
          <w:b/>
          <w:bCs/>
          <w:color w:val="000000"/>
          <w:sz w:val="22"/>
          <w:szCs w:val="22"/>
        </w:rPr>
        <w:t>ОКТМО 75712000</w:t>
      </w:r>
    </w:p>
    <w:p w14:paraId="4ED2B382" w14:textId="77777777" w:rsidR="00673A65" w:rsidRPr="004F521B" w:rsidRDefault="00673A65" w:rsidP="001C058B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F521B">
        <w:rPr>
          <w:b/>
          <w:bCs/>
          <w:color w:val="000000"/>
          <w:sz w:val="22"/>
          <w:szCs w:val="22"/>
        </w:rPr>
        <w:t>Назначение платежа: арендная плата за землю №</w:t>
      </w:r>
      <w:r w:rsidRPr="004F521B">
        <w:rPr>
          <w:color w:val="000000"/>
          <w:sz w:val="22"/>
          <w:szCs w:val="22"/>
        </w:rPr>
        <w:t>__________</w:t>
      </w:r>
    </w:p>
    <w:p w14:paraId="4ED2B383" w14:textId="77777777" w:rsidR="00E81C9F" w:rsidRPr="004F521B" w:rsidRDefault="00E81C9F" w:rsidP="00E95657">
      <w:pPr>
        <w:widowControl/>
        <w:shd w:val="clear" w:color="auto" w:fill="FFFFFF"/>
        <w:rPr>
          <w:sz w:val="22"/>
          <w:szCs w:val="22"/>
        </w:rPr>
      </w:pPr>
    </w:p>
    <w:p w14:paraId="4ED2B384" w14:textId="77777777" w:rsidR="00E95657" w:rsidRPr="009A711F" w:rsidRDefault="00E95657" w:rsidP="007B0077">
      <w:pPr>
        <w:jc w:val="both"/>
        <w:rPr>
          <w:color w:val="000000"/>
          <w:sz w:val="22"/>
          <w:szCs w:val="22"/>
        </w:rPr>
      </w:pPr>
      <w:r w:rsidRPr="009A711F">
        <w:rPr>
          <w:color w:val="000000"/>
          <w:sz w:val="22"/>
          <w:szCs w:val="22"/>
        </w:rPr>
        <w:t xml:space="preserve">Заместитель </w:t>
      </w:r>
      <w:r w:rsidR="00035B49" w:rsidRPr="009A711F">
        <w:rPr>
          <w:color w:val="000000"/>
          <w:sz w:val="22"/>
          <w:szCs w:val="22"/>
        </w:rPr>
        <w:fldChar w:fldCharType="begin"/>
      </w:r>
      <w:r w:rsidR="00035B49" w:rsidRPr="009A711F">
        <w:rPr>
          <w:color w:val="000000"/>
          <w:sz w:val="22"/>
          <w:szCs w:val="22"/>
        </w:rPr>
        <w:instrText>DOCVARIABLE "SP_FUNC:</w:instrText>
      </w:r>
      <w:r w:rsidR="00035B49" w:rsidRPr="009A711F">
        <w:rPr>
          <w:color w:val="000000"/>
        </w:rPr>
        <w:instrText xml:space="preserve"> </w:instrText>
      </w:r>
      <w:r w:rsidR="00035B49" w:rsidRPr="009A711F">
        <w:rPr>
          <w:color w:val="000000"/>
          <w:sz w:val="22"/>
          <w:szCs w:val="22"/>
        </w:rPr>
        <w:instrText xml:space="preserve">GetPositionSignature (CONTEXT)" \* MERGEFORMAT </w:instrText>
      </w:r>
      <w:r w:rsidR="00035B49" w:rsidRPr="009A711F">
        <w:rPr>
          <w:color w:val="000000"/>
          <w:sz w:val="22"/>
          <w:szCs w:val="22"/>
        </w:rPr>
        <w:fldChar w:fldCharType="separate"/>
      </w:r>
      <w:r w:rsidRPr="009A711F">
        <w:rPr>
          <w:color w:val="000000"/>
          <w:sz w:val="22"/>
          <w:szCs w:val="22"/>
        </w:rPr>
        <w:t>руководителя</w:t>
      </w:r>
      <w:r w:rsidR="00035B49" w:rsidRPr="009A711F">
        <w:rPr>
          <w:color w:val="000000"/>
          <w:sz w:val="22"/>
          <w:szCs w:val="22"/>
        </w:rPr>
        <w:fldChar w:fldCharType="end"/>
      </w:r>
      <w:r w:rsidRPr="009A711F">
        <w:rPr>
          <w:color w:val="000000"/>
          <w:sz w:val="22"/>
          <w:szCs w:val="22"/>
        </w:rPr>
        <w:t>,</w:t>
      </w:r>
    </w:p>
    <w:p w14:paraId="4ED2B385" w14:textId="77777777" w:rsidR="007B0077" w:rsidRPr="009A711F" w:rsidRDefault="00E95657" w:rsidP="007B0077">
      <w:pPr>
        <w:jc w:val="both"/>
        <w:rPr>
          <w:color w:val="000000"/>
          <w:sz w:val="24"/>
          <w:szCs w:val="24"/>
        </w:rPr>
      </w:pPr>
      <w:r w:rsidRPr="009A711F">
        <w:rPr>
          <w:color w:val="000000"/>
          <w:sz w:val="22"/>
          <w:szCs w:val="22"/>
        </w:rPr>
        <w:t>начальник отдела земельных отношений</w:t>
      </w:r>
      <w:r w:rsidR="00AF4E62" w:rsidRPr="009A711F">
        <w:rPr>
          <w:color w:val="000000"/>
          <w:sz w:val="24"/>
          <w:szCs w:val="24"/>
        </w:rPr>
        <w:t xml:space="preserve"> </w:t>
      </w:r>
      <w:r w:rsidR="007B0077" w:rsidRPr="009A711F">
        <w:rPr>
          <w:color w:val="000000"/>
          <w:sz w:val="24"/>
          <w:szCs w:val="24"/>
        </w:rPr>
        <w:t>_____________________</w:t>
      </w:r>
      <w:r w:rsidR="00035B49" w:rsidRPr="009A711F">
        <w:rPr>
          <w:color w:val="000000"/>
          <w:sz w:val="22"/>
          <w:szCs w:val="22"/>
        </w:rPr>
        <w:fldChar w:fldCharType="begin"/>
      </w:r>
      <w:r w:rsidR="00035B49" w:rsidRPr="009A711F">
        <w:rPr>
          <w:color w:val="000000"/>
          <w:sz w:val="22"/>
          <w:szCs w:val="22"/>
        </w:rPr>
        <w:instrText>DOCVARIABLE "SP_FUNC:</w:instrText>
      </w:r>
      <w:r w:rsidR="00035B49" w:rsidRPr="009A711F">
        <w:rPr>
          <w:color w:val="000000"/>
        </w:rPr>
        <w:instrText xml:space="preserve"> </w:instrText>
      </w:r>
      <w:r w:rsidR="00035B49" w:rsidRPr="009A711F">
        <w:rPr>
          <w:color w:val="000000"/>
          <w:sz w:val="22"/>
          <w:szCs w:val="22"/>
        </w:rPr>
        <w:instrText xml:space="preserve">GetNameSignature (CONTEXT)" \* MERGEFORMAT </w:instrText>
      </w:r>
      <w:r w:rsidR="00035B49" w:rsidRPr="009A711F">
        <w:rPr>
          <w:color w:val="000000"/>
          <w:sz w:val="22"/>
          <w:szCs w:val="22"/>
        </w:rPr>
        <w:fldChar w:fldCharType="separate"/>
      </w:r>
      <w:r w:rsidRPr="009A711F">
        <w:rPr>
          <w:color w:val="000000"/>
          <w:sz w:val="22"/>
          <w:szCs w:val="22"/>
        </w:rPr>
        <w:t>Т.О. Курчатова</w:t>
      </w:r>
      <w:r w:rsidR="00035B49" w:rsidRPr="009A711F">
        <w:rPr>
          <w:color w:val="000000"/>
          <w:sz w:val="22"/>
          <w:szCs w:val="22"/>
        </w:rPr>
        <w:fldChar w:fldCharType="end"/>
      </w:r>
    </w:p>
    <w:p w14:paraId="4ED2B386" w14:textId="77777777" w:rsidR="00035B49" w:rsidRPr="009A711F" w:rsidRDefault="00035B49" w:rsidP="00035B49">
      <w:pPr>
        <w:jc w:val="both"/>
        <w:rPr>
          <w:color w:val="000000"/>
          <w:sz w:val="22"/>
          <w:szCs w:val="22"/>
        </w:rPr>
      </w:pPr>
      <w:r w:rsidRPr="009A711F">
        <w:rPr>
          <w:color w:val="000000"/>
          <w:sz w:val="22"/>
          <w:szCs w:val="22"/>
        </w:rPr>
        <w:fldChar w:fldCharType="begin"/>
      </w:r>
      <w:r w:rsidRPr="009A711F">
        <w:rPr>
          <w:color w:val="000000"/>
          <w:sz w:val="22"/>
          <w:szCs w:val="22"/>
        </w:rPr>
        <w:instrText>DOCVARIABLE "SP_FUNC:</w:instrText>
      </w:r>
      <w:r w:rsidRPr="009A711F">
        <w:rPr>
          <w:color w:val="000000"/>
        </w:rPr>
        <w:instrText xml:space="preserve"> </w:instrText>
      </w:r>
      <w:r w:rsidRPr="009A711F">
        <w:rPr>
          <w:color w:val="000000"/>
          <w:sz w:val="22"/>
          <w:szCs w:val="22"/>
        </w:rPr>
        <w:instrText xml:space="preserve">GetVicariousSignature (CONTEXT)" \* MERGEFORMAT </w:instrText>
      </w:r>
      <w:r w:rsidRPr="009A711F">
        <w:rPr>
          <w:color w:val="000000"/>
          <w:sz w:val="22"/>
          <w:szCs w:val="22"/>
        </w:rPr>
        <w:fldChar w:fldCharType="separate"/>
      </w:r>
      <w:r w:rsidR="00E95657" w:rsidRPr="009A711F">
        <w:rPr>
          <w:color w:val="000000"/>
          <w:sz w:val="22"/>
          <w:szCs w:val="22"/>
        </w:rPr>
        <w:t xml:space="preserve"> </w:t>
      </w:r>
      <w:r w:rsidRPr="009A711F">
        <w:rPr>
          <w:color w:val="000000"/>
          <w:sz w:val="22"/>
          <w:szCs w:val="22"/>
        </w:rPr>
        <w:fldChar w:fldCharType="end"/>
      </w:r>
    </w:p>
    <w:p w14:paraId="4ED2B387" w14:textId="77777777" w:rsidR="00902EB5" w:rsidRPr="009A711F" w:rsidRDefault="000F2364" w:rsidP="000F2364">
      <w:pPr>
        <w:jc w:val="both"/>
        <w:rPr>
          <w:color w:val="000000"/>
          <w:sz w:val="24"/>
          <w:szCs w:val="24"/>
        </w:rPr>
      </w:pPr>
      <w:r w:rsidRPr="009A711F">
        <w:rPr>
          <w:color w:val="000000"/>
          <w:sz w:val="22"/>
          <w:szCs w:val="22"/>
        </w:rPr>
        <w:t xml:space="preserve">                </w:t>
      </w:r>
      <w:proofErr w:type="spellStart"/>
      <w:r w:rsidRPr="009A711F">
        <w:rPr>
          <w:color w:val="000000"/>
          <w:sz w:val="22"/>
          <w:szCs w:val="22"/>
        </w:rPr>
        <w:t>м.п</w:t>
      </w:r>
      <w:proofErr w:type="spellEnd"/>
      <w:r w:rsidRPr="009A711F">
        <w:rPr>
          <w:color w:val="000000"/>
          <w:sz w:val="22"/>
          <w:szCs w:val="22"/>
        </w:rPr>
        <w:t>.</w:t>
      </w:r>
    </w:p>
    <w:p w14:paraId="4ED2B388" w14:textId="77777777" w:rsidR="00E81C9F" w:rsidRPr="009A711F" w:rsidRDefault="00E81C9F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9" w14:textId="77777777" w:rsidR="00E95657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A" w14:textId="519D5DE8" w:rsidR="00E95657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Арендатор: </w:t>
      </w:r>
      <w:r w:rsidR="003D34E7">
        <w:rPr>
          <w:b/>
          <w:sz w:val="22"/>
          <w:szCs w:val="22"/>
        </w:rPr>
        <w:t>_______________________________________________</w:t>
      </w:r>
      <w:r w:rsidR="00DA6529" w:rsidRPr="004F521B">
        <w:rPr>
          <w:sz w:val="22"/>
          <w:szCs w:val="22"/>
        </w:rPr>
        <w:fldChar w:fldCharType="begin"/>
      </w:r>
      <w:r w:rsidR="00DA6529" w:rsidRPr="004F521B">
        <w:rPr>
          <w:sz w:val="22"/>
          <w:szCs w:val="22"/>
        </w:rPr>
        <w:instrText>DOCVARIABLE "SP_FUNC: Get</w:instrText>
      </w:r>
      <w:r w:rsidR="00DA6529" w:rsidRPr="004F521B">
        <w:rPr>
          <w:sz w:val="22"/>
          <w:szCs w:val="22"/>
          <w:lang w:val="en-US"/>
        </w:rPr>
        <w:instrText>OrgAdress</w:instrText>
      </w:r>
      <w:r w:rsidR="00DA6529" w:rsidRPr="004F521B">
        <w:rPr>
          <w:sz w:val="22"/>
          <w:szCs w:val="22"/>
        </w:rPr>
        <w:instrText xml:space="preserve">(CONTEXT)" \* MERGEFORMAT </w:instrText>
      </w:r>
      <w:r w:rsidR="00DA6529" w:rsidRPr="004F521B">
        <w:rPr>
          <w:sz w:val="22"/>
          <w:szCs w:val="22"/>
        </w:rPr>
        <w:fldChar w:fldCharType="separate"/>
      </w:r>
    </w:p>
    <w:p w14:paraId="4ED2B38B" w14:textId="77777777" w:rsidR="00E95657" w:rsidRDefault="00E95657" w:rsidP="00E81C9F">
      <w:pPr>
        <w:widowControl/>
        <w:shd w:val="clear" w:color="auto" w:fill="FFFFFF"/>
        <w:rPr>
          <w:sz w:val="22"/>
          <w:szCs w:val="22"/>
        </w:rPr>
      </w:pPr>
    </w:p>
    <w:p w14:paraId="4ED2B38C" w14:textId="799D4524" w:rsidR="00DA6529" w:rsidRPr="004F521B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</w:t>
      </w:r>
      <w:r w:rsidR="003D34E7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 xml:space="preserve">    </w:t>
      </w:r>
      <w:r w:rsidR="00DA6529" w:rsidRPr="004F521B">
        <w:rPr>
          <w:sz w:val="22"/>
          <w:szCs w:val="22"/>
        </w:rPr>
        <w:fldChar w:fldCharType="end"/>
      </w:r>
    </w:p>
    <w:p w14:paraId="4ED2B38D" w14:textId="77777777" w:rsidR="00DA6529" w:rsidRPr="004F521B" w:rsidRDefault="00DA6529" w:rsidP="00E81C9F">
      <w:pPr>
        <w:widowControl/>
        <w:shd w:val="clear" w:color="auto" w:fill="FFFFFF"/>
        <w:rPr>
          <w:sz w:val="22"/>
          <w:szCs w:val="22"/>
        </w:rPr>
      </w:pPr>
    </w:p>
    <w:p w14:paraId="4ED2B38E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color w:val="000000"/>
          <w:sz w:val="22"/>
          <w:szCs w:val="22"/>
        </w:rPr>
        <w:t>Фактический адрес:_____________________________________</w:t>
      </w:r>
      <w:r w:rsidR="00E174A7" w:rsidRPr="004F521B">
        <w:rPr>
          <w:color w:val="000000"/>
          <w:sz w:val="22"/>
          <w:szCs w:val="22"/>
        </w:rPr>
        <w:t>_______________________</w:t>
      </w:r>
      <w:r w:rsidRPr="004F521B">
        <w:rPr>
          <w:color w:val="000000"/>
          <w:sz w:val="22"/>
          <w:szCs w:val="22"/>
        </w:rPr>
        <w:t>__________</w:t>
      </w:r>
    </w:p>
    <w:p w14:paraId="4ED2B38F" w14:textId="77777777" w:rsidR="00972E6E" w:rsidRPr="004F521B" w:rsidRDefault="00972E6E" w:rsidP="00972E6E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4ED2B390" w14:textId="77777777" w:rsidR="00E95657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GetParamogpN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>Телефон:_______________________________________________________________</w:t>
      </w:r>
    </w:p>
    <w:p w14:paraId="4ED2B391" w14:textId="77777777" w:rsidR="00E95657" w:rsidRDefault="00E95657" w:rsidP="00972E6E">
      <w:pPr>
        <w:widowControl/>
        <w:shd w:val="clear" w:color="auto" w:fill="FFFFFF"/>
        <w:rPr>
          <w:sz w:val="22"/>
          <w:szCs w:val="22"/>
        </w:rPr>
      </w:pPr>
    </w:p>
    <w:p w14:paraId="4ED2B392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end"/>
      </w:r>
    </w:p>
    <w:p w14:paraId="4ED2B393" w14:textId="3FBA73B2" w:rsidR="00E95657" w:rsidRDefault="00972E6E" w:rsidP="00DD2F19">
      <w:pPr>
        <w:rPr>
          <w:b/>
          <w:sz w:val="22"/>
          <w:szCs w:val="22"/>
          <w:u w:val="single"/>
        </w:rPr>
      </w:pPr>
      <w:r w:rsidRPr="004F521B">
        <w:rPr>
          <w:b/>
          <w:sz w:val="22"/>
          <w:szCs w:val="22"/>
          <w:u w:val="single"/>
        </w:rPr>
        <w:fldChar w:fldCharType="begin"/>
      </w:r>
      <w:r w:rsidRPr="004F521B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4F521B">
        <w:rPr>
          <w:b/>
          <w:sz w:val="22"/>
          <w:szCs w:val="22"/>
          <w:u w:val="single"/>
        </w:rPr>
        <w:fldChar w:fldCharType="separate"/>
      </w:r>
      <w:r w:rsidR="00E95657">
        <w:rPr>
          <w:b/>
          <w:sz w:val="22"/>
          <w:szCs w:val="22"/>
          <w:u w:val="single"/>
        </w:rPr>
        <w:t>_____</w:t>
      </w:r>
      <w:r w:rsidR="003D34E7">
        <w:rPr>
          <w:b/>
          <w:sz w:val="22"/>
          <w:szCs w:val="22"/>
          <w:u w:val="single"/>
        </w:rPr>
        <w:t xml:space="preserve"> </w:t>
      </w:r>
      <w:r w:rsidR="00E95657">
        <w:rPr>
          <w:b/>
          <w:sz w:val="22"/>
          <w:szCs w:val="22"/>
          <w:u w:val="single"/>
        </w:rPr>
        <w:t>___________________________________________</w:t>
      </w:r>
    </w:p>
    <w:p w14:paraId="4ED2B394" w14:textId="77777777" w:rsidR="00972E6E" w:rsidRPr="000F2364" w:rsidRDefault="00972E6E" w:rsidP="000F2364">
      <w:pPr>
        <w:rPr>
          <w:sz w:val="22"/>
          <w:szCs w:val="22"/>
        </w:rPr>
      </w:pPr>
      <w:r w:rsidRPr="004F521B">
        <w:rPr>
          <w:b/>
          <w:sz w:val="22"/>
          <w:szCs w:val="22"/>
          <w:u w:val="single"/>
        </w:rPr>
        <w:fldChar w:fldCharType="end"/>
      </w: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GetPodpisD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 xml:space="preserve">                                /Ф.И.О./                                                                /подпись/   </w:t>
      </w:r>
      <w:r w:rsidRPr="004F521B">
        <w:rPr>
          <w:sz w:val="22"/>
          <w:szCs w:val="22"/>
        </w:rPr>
        <w:fldChar w:fldCharType="end"/>
      </w:r>
    </w:p>
    <w:sectPr w:rsidR="00972E6E" w:rsidRPr="000F2364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DC5E42" w14:textId="77777777" w:rsidR="00B27178" w:rsidRDefault="00B27178">
      <w:r>
        <w:separator/>
      </w:r>
    </w:p>
  </w:endnote>
  <w:endnote w:type="continuationSeparator" w:id="0">
    <w:p w14:paraId="6FA8DAE9" w14:textId="77777777" w:rsidR="00B27178" w:rsidRDefault="00B27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026347" w14:textId="77777777" w:rsidR="00B27178" w:rsidRDefault="00B27178">
      <w:r>
        <w:separator/>
      </w:r>
    </w:p>
  </w:footnote>
  <w:footnote w:type="continuationSeparator" w:id="0">
    <w:p w14:paraId="700F6721" w14:textId="77777777" w:rsidR="00B27178" w:rsidRDefault="00B27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92D08D9"/>
    <w:multiLevelType w:val="multilevel"/>
    <w:tmpl w:val="616E1BC6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3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F2364"/>
    <w:rsid w:val="000F2E0C"/>
    <w:rsid w:val="000F3691"/>
    <w:rsid w:val="000F4BEE"/>
    <w:rsid w:val="0010060E"/>
    <w:rsid w:val="00132825"/>
    <w:rsid w:val="0013433A"/>
    <w:rsid w:val="00141922"/>
    <w:rsid w:val="001612A3"/>
    <w:rsid w:val="00183826"/>
    <w:rsid w:val="00193CC7"/>
    <w:rsid w:val="001C058B"/>
    <w:rsid w:val="001C6F32"/>
    <w:rsid w:val="001D2CAD"/>
    <w:rsid w:val="001D7F8C"/>
    <w:rsid w:val="001F5933"/>
    <w:rsid w:val="00226A2C"/>
    <w:rsid w:val="002823B5"/>
    <w:rsid w:val="00284903"/>
    <w:rsid w:val="0029035B"/>
    <w:rsid w:val="00292A94"/>
    <w:rsid w:val="002A32B5"/>
    <w:rsid w:val="002A697A"/>
    <w:rsid w:val="002C50AD"/>
    <w:rsid w:val="002C7682"/>
    <w:rsid w:val="002E44E3"/>
    <w:rsid w:val="002E57A7"/>
    <w:rsid w:val="002F6A97"/>
    <w:rsid w:val="00342311"/>
    <w:rsid w:val="00345CCF"/>
    <w:rsid w:val="0036502D"/>
    <w:rsid w:val="003770CD"/>
    <w:rsid w:val="00382169"/>
    <w:rsid w:val="003A5CED"/>
    <w:rsid w:val="003C3539"/>
    <w:rsid w:val="003D13EF"/>
    <w:rsid w:val="003D34E7"/>
    <w:rsid w:val="003E2BEE"/>
    <w:rsid w:val="003E50BB"/>
    <w:rsid w:val="00401028"/>
    <w:rsid w:val="004244AA"/>
    <w:rsid w:val="004330BD"/>
    <w:rsid w:val="0043741A"/>
    <w:rsid w:val="00465B89"/>
    <w:rsid w:val="004662EC"/>
    <w:rsid w:val="004710CE"/>
    <w:rsid w:val="004B34AF"/>
    <w:rsid w:val="004B5766"/>
    <w:rsid w:val="004C281D"/>
    <w:rsid w:val="004C5618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969D5"/>
    <w:rsid w:val="009A711F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27178"/>
    <w:rsid w:val="00B43379"/>
    <w:rsid w:val="00B43455"/>
    <w:rsid w:val="00B45386"/>
    <w:rsid w:val="00B45D98"/>
    <w:rsid w:val="00B53B89"/>
    <w:rsid w:val="00B53DB4"/>
    <w:rsid w:val="00B96A39"/>
    <w:rsid w:val="00BB2D28"/>
    <w:rsid w:val="00BC3F5E"/>
    <w:rsid w:val="00BE38C8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D03316"/>
    <w:rsid w:val="00D03AD3"/>
    <w:rsid w:val="00D27A97"/>
    <w:rsid w:val="00D51D6D"/>
    <w:rsid w:val="00D539AC"/>
    <w:rsid w:val="00D62C12"/>
    <w:rsid w:val="00D63B1C"/>
    <w:rsid w:val="00DA6529"/>
    <w:rsid w:val="00DB57D8"/>
    <w:rsid w:val="00DC55EC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81C9F"/>
    <w:rsid w:val="00E93A96"/>
    <w:rsid w:val="00E95657"/>
    <w:rsid w:val="00EA4458"/>
    <w:rsid w:val="00EA6DC8"/>
    <w:rsid w:val="00EC6CB3"/>
    <w:rsid w:val="00EE4E62"/>
    <w:rsid w:val="00EF05C7"/>
    <w:rsid w:val="00F156F3"/>
    <w:rsid w:val="00F22423"/>
    <w:rsid w:val="00F3686D"/>
    <w:rsid w:val="00F43724"/>
    <w:rsid w:val="00F46993"/>
    <w:rsid w:val="00F50953"/>
    <w:rsid w:val="00F65D46"/>
    <w:rsid w:val="00F7532E"/>
    <w:rsid w:val="00F81AFE"/>
    <w:rsid w:val="00F95306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ED2B3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1333</TotalTime>
  <Pages>5</Pages>
  <Words>2292</Words>
  <Characters>13066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Анастасия Жидко</cp:lastModifiedBy>
  <cp:revision>40</cp:revision>
  <cp:lastPrinted>2020-11-26T06:18:00Z</cp:lastPrinted>
  <dcterms:created xsi:type="dcterms:W3CDTF">2020-11-19T08:31:00Z</dcterms:created>
  <dcterms:modified xsi:type="dcterms:W3CDTF">2020-12-25T11:36:00Z</dcterms:modified>
</cp:coreProperties>
</file>